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15"/>
        <w:gridCol w:w="706"/>
        <w:gridCol w:w="8169"/>
        <w:gridCol w:w="556"/>
        <w:gridCol w:w="556"/>
        <w:gridCol w:w="556"/>
      </w:tblGrid>
      <w:tr w:rsidR="006D1CAA" w:rsidRPr="00A63A63" w:rsidTr="00F34959">
        <w:trPr>
          <w:trHeight w:val="537"/>
        </w:trPr>
        <w:tc>
          <w:tcPr>
            <w:tcW w:w="12458" w:type="dxa"/>
            <w:gridSpan w:val="6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D1CAA" w:rsidRPr="00A63A63" w:rsidRDefault="006D1CAA" w:rsidP="00E30198">
            <w:pPr>
              <w:rPr>
                <w:b/>
              </w:rPr>
            </w:pPr>
            <w:r w:rsidRPr="001D41FF">
              <w:rPr>
                <w:b/>
              </w:rPr>
              <w:t>ЕНГЛЕСКИ ЈЕЗИК</w:t>
            </w:r>
            <w:r>
              <w:rPr>
                <w:b/>
              </w:rPr>
              <w:t xml:space="preserve">     РАЗРЕД: 4</w:t>
            </w:r>
            <w:r>
              <w:rPr>
                <w:b/>
                <w:lang w:val="sr-Cyrl-CS"/>
              </w:rPr>
              <w:t xml:space="preserve">.       </w:t>
            </w:r>
            <w:r>
              <w:rPr>
                <w:b/>
              </w:rPr>
              <w:t>УЏБЕНИК:</w:t>
            </w:r>
            <w:r w:rsidRPr="00A63A63">
              <w:rPr>
                <w:b/>
              </w:rPr>
              <w:t xml:space="preserve"> </w:t>
            </w:r>
            <w:r>
              <w:rPr>
                <w:b/>
                <w:lang w:val="en-US"/>
              </w:rPr>
              <w:t>Traveller B2</w:t>
            </w:r>
            <w:r>
              <w:rPr>
                <w:b/>
              </w:rPr>
              <w:t xml:space="preserve"> </w:t>
            </w:r>
            <w:r>
              <w:t>(Дата Статус)</w:t>
            </w:r>
            <w:r>
              <w:rPr>
                <w:b/>
              </w:rPr>
              <w:t xml:space="preserve"> </w:t>
            </w:r>
          </w:p>
        </w:tc>
      </w:tr>
      <w:tr w:rsidR="006D1CAA" w:rsidRPr="00A63A63" w:rsidTr="00F34959">
        <w:tc>
          <w:tcPr>
            <w:tcW w:w="191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D1CAA" w:rsidRDefault="006D1CAA" w:rsidP="00B71F62">
            <w:pPr>
              <w:jc w:val="center"/>
              <w:rPr>
                <w:b/>
                <w:sz w:val="20"/>
                <w:szCs w:val="20"/>
              </w:rPr>
            </w:pPr>
            <w:r w:rsidRPr="00A63A63">
              <w:rPr>
                <w:b/>
                <w:sz w:val="20"/>
                <w:szCs w:val="20"/>
                <w:lang w:val="sr-Cyrl-CS"/>
              </w:rPr>
              <w:t xml:space="preserve">Редни број и назив наст. </w:t>
            </w:r>
            <w:r>
              <w:rPr>
                <w:b/>
                <w:sz w:val="20"/>
                <w:szCs w:val="20"/>
                <w:lang w:val="sr-Cyrl-CS"/>
              </w:rPr>
              <w:t>т</w:t>
            </w:r>
            <w:r w:rsidRPr="00A63A63">
              <w:rPr>
                <w:b/>
                <w:sz w:val="20"/>
                <w:szCs w:val="20"/>
                <w:lang w:val="sr-Cyrl-CS"/>
              </w:rPr>
              <w:t>еме</w:t>
            </w:r>
          </w:p>
          <w:p w:rsidR="006D1CAA" w:rsidRDefault="006D1CAA" w:rsidP="00B71F62">
            <w:pPr>
              <w:jc w:val="center"/>
              <w:rPr>
                <w:b/>
                <w:sz w:val="20"/>
                <w:szCs w:val="20"/>
              </w:rPr>
            </w:pPr>
          </w:p>
          <w:p w:rsidR="006D1CAA" w:rsidRDefault="006D1CAA" w:rsidP="00B71F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1.</w:t>
            </w:r>
          </w:p>
          <w:p w:rsidR="006D1CAA" w:rsidRDefault="006D1CAA" w:rsidP="00B71F62">
            <w:pPr>
              <w:jc w:val="center"/>
              <w:rPr>
                <w:b/>
                <w:sz w:val="20"/>
                <w:szCs w:val="20"/>
              </w:rPr>
            </w:pPr>
          </w:p>
          <w:p w:rsidR="006D1CAA" w:rsidRDefault="006D1CAA" w:rsidP="00B71F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UNIT 1</w:t>
            </w:r>
          </w:p>
          <w:p w:rsidR="006D1CAA" w:rsidRDefault="006D1CAA" w:rsidP="00B71F62">
            <w:pPr>
              <w:jc w:val="center"/>
              <w:rPr>
                <w:b/>
                <w:sz w:val="20"/>
                <w:szCs w:val="20"/>
                <w:lang w:val="en-US"/>
              </w:rPr>
            </w:pPr>
          </w:p>
          <w:p w:rsidR="006D1CAA" w:rsidRPr="004A6C76" w:rsidRDefault="006D1CAA" w:rsidP="000B4C6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  <w:lang w:val="en-US"/>
              </w:rPr>
              <w:t xml:space="preserve">ON </w:t>
            </w:r>
            <w:smartTag w:uri="urn:schemas-microsoft-com:office:smarttags" w:element="place">
              <w:r>
                <w:rPr>
                  <w:b/>
                  <w:sz w:val="20"/>
                  <w:szCs w:val="20"/>
                  <w:lang w:val="en-US"/>
                </w:rPr>
                <w:t>HOLIDAY</w:t>
              </w:r>
            </w:smartTag>
          </w:p>
        </w:tc>
        <w:tc>
          <w:tcPr>
            <w:tcW w:w="706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D1CAA" w:rsidRPr="00A63A63" w:rsidRDefault="006D1CAA" w:rsidP="00B71F62">
            <w:pPr>
              <w:jc w:val="center"/>
              <w:rPr>
                <w:b/>
                <w:sz w:val="20"/>
                <w:szCs w:val="20"/>
                <w:lang w:val="sr-Cyrl-CS"/>
              </w:rPr>
            </w:pPr>
            <w:r w:rsidRPr="00A63A63">
              <w:rPr>
                <w:b/>
                <w:sz w:val="20"/>
                <w:szCs w:val="20"/>
                <w:lang w:val="sr-Cyrl-CS"/>
              </w:rPr>
              <w:t>Ред. број</w:t>
            </w:r>
          </w:p>
          <w:p w:rsidR="006D1CAA" w:rsidRPr="00A63A63" w:rsidRDefault="006D1CAA" w:rsidP="00B71F62">
            <w:pPr>
              <w:jc w:val="center"/>
              <w:rPr>
                <w:b/>
                <w:sz w:val="20"/>
                <w:szCs w:val="20"/>
                <w:lang w:val="sr-Cyrl-CS"/>
              </w:rPr>
            </w:pPr>
            <w:r w:rsidRPr="00A63A63">
              <w:rPr>
                <w:b/>
                <w:sz w:val="20"/>
                <w:szCs w:val="20"/>
                <w:lang w:val="sr-Cyrl-CS"/>
              </w:rPr>
              <w:t>часа</w:t>
            </w:r>
          </w:p>
        </w:tc>
        <w:tc>
          <w:tcPr>
            <w:tcW w:w="8169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D1CAA" w:rsidRPr="00A63A63" w:rsidRDefault="006D1CAA" w:rsidP="00B71F62">
            <w:pPr>
              <w:jc w:val="center"/>
              <w:rPr>
                <w:b/>
                <w:sz w:val="28"/>
                <w:szCs w:val="28"/>
                <w:lang w:val="sr-Cyrl-CS"/>
              </w:rPr>
            </w:pPr>
            <w:r w:rsidRPr="00A63A63">
              <w:rPr>
                <w:b/>
                <w:sz w:val="28"/>
                <w:szCs w:val="28"/>
                <w:lang w:val="sr-Cyrl-CS"/>
              </w:rPr>
              <w:t>Назив наставне јединице</w:t>
            </w:r>
          </w:p>
        </w:tc>
        <w:tc>
          <w:tcPr>
            <w:tcW w:w="1668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D1CAA" w:rsidRPr="00A63A63" w:rsidRDefault="006D1CAA" w:rsidP="00B71F62">
            <w:pPr>
              <w:jc w:val="center"/>
              <w:rPr>
                <w:b/>
                <w:sz w:val="20"/>
                <w:szCs w:val="20"/>
                <w:lang w:val="sr-Cyrl-CS"/>
              </w:rPr>
            </w:pPr>
            <w:r w:rsidRPr="00A63A63">
              <w:rPr>
                <w:b/>
                <w:sz w:val="20"/>
                <w:szCs w:val="20"/>
                <w:lang w:val="sr-Cyrl-CS"/>
              </w:rPr>
              <w:t>Тип часа</w:t>
            </w:r>
          </w:p>
        </w:tc>
      </w:tr>
      <w:tr w:rsidR="006D1CAA" w:rsidRPr="00A63A63" w:rsidTr="00F34959">
        <w:trPr>
          <w:cantSplit/>
          <w:trHeight w:val="1134"/>
        </w:trPr>
        <w:tc>
          <w:tcPr>
            <w:tcW w:w="191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D1CAA" w:rsidRPr="00A63A63" w:rsidRDefault="006D1CAA" w:rsidP="00B71F62"/>
        </w:tc>
        <w:tc>
          <w:tcPr>
            <w:tcW w:w="706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D1CAA" w:rsidRPr="00A63A63" w:rsidRDefault="006D1CAA" w:rsidP="00B71F62">
            <w:pPr>
              <w:jc w:val="center"/>
            </w:pPr>
          </w:p>
        </w:tc>
        <w:tc>
          <w:tcPr>
            <w:tcW w:w="816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D1CAA" w:rsidRPr="00A63A63" w:rsidRDefault="006D1CAA" w:rsidP="00B71F62"/>
        </w:tc>
        <w:tc>
          <w:tcPr>
            <w:tcW w:w="55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textDirection w:val="btLr"/>
            <w:vAlign w:val="center"/>
          </w:tcPr>
          <w:p w:rsidR="006D1CAA" w:rsidRPr="00A63A63" w:rsidRDefault="006D1CAA" w:rsidP="00B71F62">
            <w:pPr>
              <w:ind w:left="113" w:right="113"/>
              <w:jc w:val="center"/>
              <w:rPr>
                <w:b/>
                <w:sz w:val="20"/>
                <w:szCs w:val="20"/>
                <w:lang w:val="sr-Cyrl-CS"/>
              </w:rPr>
            </w:pPr>
            <w:r w:rsidRPr="00A63A63">
              <w:rPr>
                <w:b/>
                <w:sz w:val="20"/>
                <w:szCs w:val="20"/>
                <w:lang w:val="sr-Cyrl-CS"/>
              </w:rPr>
              <w:t>обрада</w:t>
            </w:r>
          </w:p>
        </w:tc>
        <w:tc>
          <w:tcPr>
            <w:tcW w:w="556" w:type="dxa"/>
            <w:tcBorders>
              <w:top w:val="single" w:sz="12" w:space="0" w:color="auto"/>
              <w:bottom w:val="single" w:sz="12" w:space="0" w:color="auto"/>
            </w:tcBorders>
            <w:textDirection w:val="btLr"/>
            <w:vAlign w:val="center"/>
          </w:tcPr>
          <w:p w:rsidR="006D1CAA" w:rsidRPr="00A63A63" w:rsidRDefault="006D1CAA" w:rsidP="00B71F62">
            <w:pPr>
              <w:ind w:left="113" w:right="113"/>
              <w:rPr>
                <w:b/>
                <w:sz w:val="20"/>
                <w:szCs w:val="20"/>
                <w:lang w:val="sr-Cyrl-CS"/>
              </w:rPr>
            </w:pPr>
            <w:r w:rsidRPr="00A63A63">
              <w:rPr>
                <w:b/>
                <w:sz w:val="20"/>
                <w:szCs w:val="20"/>
                <w:lang w:val="sr-Cyrl-CS"/>
              </w:rPr>
              <w:t>утврђив.</w:t>
            </w:r>
          </w:p>
          <w:p w:rsidR="006D1CAA" w:rsidRPr="00A63A63" w:rsidRDefault="006D1CAA" w:rsidP="00B71F62">
            <w:pPr>
              <w:ind w:left="113" w:right="113"/>
              <w:jc w:val="center"/>
              <w:rPr>
                <w:b/>
                <w:sz w:val="20"/>
                <w:szCs w:val="20"/>
                <w:lang w:val="sr-Cyrl-CS"/>
              </w:rPr>
            </w:pPr>
          </w:p>
        </w:tc>
        <w:tc>
          <w:tcPr>
            <w:tcW w:w="55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6D1CAA" w:rsidRPr="00A63A63" w:rsidRDefault="006D1CAA" w:rsidP="00B71F62">
            <w:pPr>
              <w:ind w:left="113" w:right="113"/>
              <w:jc w:val="center"/>
              <w:rPr>
                <w:b/>
                <w:sz w:val="20"/>
                <w:szCs w:val="20"/>
                <w:lang w:val="sr-Cyrl-CS"/>
              </w:rPr>
            </w:pPr>
            <w:r w:rsidRPr="00A63A63">
              <w:rPr>
                <w:b/>
                <w:sz w:val="20"/>
                <w:szCs w:val="20"/>
                <w:lang w:val="sr-Cyrl-CS"/>
              </w:rPr>
              <w:t>остал</w:t>
            </w:r>
            <w:r w:rsidRPr="00A63A63">
              <w:rPr>
                <w:b/>
                <w:sz w:val="20"/>
                <w:szCs w:val="20"/>
              </w:rPr>
              <w:t>и</w:t>
            </w:r>
            <w:r w:rsidRPr="00A63A63">
              <w:rPr>
                <w:b/>
                <w:sz w:val="20"/>
                <w:szCs w:val="20"/>
                <w:lang w:val="sr-Cyrl-CS"/>
              </w:rPr>
              <w:t xml:space="preserve"> типови</w:t>
            </w:r>
          </w:p>
          <w:p w:rsidR="006D1CAA" w:rsidRPr="00A63A63" w:rsidRDefault="006D1CAA" w:rsidP="00B71F62">
            <w:pPr>
              <w:ind w:left="113" w:right="113"/>
              <w:jc w:val="center"/>
              <w:rPr>
                <w:b/>
                <w:sz w:val="20"/>
                <w:szCs w:val="20"/>
                <w:lang w:val="sr-Cyrl-CS"/>
              </w:rPr>
            </w:pPr>
          </w:p>
        </w:tc>
      </w:tr>
      <w:tr w:rsidR="006D1CAA" w:rsidRPr="00A63A63" w:rsidTr="00F34959">
        <w:tc>
          <w:tcPr>
            <w:tcW w:w="191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D1CAA" w:rsidRPr="00A63A63" w:rsidRDefault="006D1CAA" w:rsidP="00B71F62">
            <w:pPr>
              <w:jc w:val="center"/>
              <w:rPr>
                <w:b/>
                <w:lang w:val="sr-Cyrl-CS"/>
              </w:rPr>
            </w:pPr>
          </w:p>
        </w:tc>
        <w:tc>
          <w:tcPr>
            <w:tcW w:w="70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D1CAA" w:rsidRPr="00A63A63" w:rsidRDefault="006D1CAA" w:rsidP="00B71F62">
            <w:pPr>
              <w:jc w:val="center"/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816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D1CAA" w:rsidRPr="00A63A63" w:rsidRDefault="006D1CAA" w:rsidP="000B4C68">
            <w:r>
              <w:rPr>
                <w:sz w:val="22"/>
                <w:szCs w:val="22"/>
              </w:rPr>
              <w:t>1 – Reading</w:t>
            </w:r>
          </w:p>
        </w:tc>
        <w:tc>
          <w:tcPr>
            <w:tcW w:w="55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6D1CAA" w:rsidRPr="00A63A63" w:rsidRDefault="006D1CAA" w:rsidP="00B71F62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56" w:type="dxa"/>
            <w:tcBorders>
              <w:top w:val="single" w:sz="12" w:space="0" w:color="auto"/>
            </w:tcBorders>
            <w:vAlign w:val="center"/>
          </w:tcPr>
          <w:p w:rsidR="006D1CAA" w:rsidRPr="00A63A63" w:rsidRDefault="006D1CAA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  <w:tc>
          <w:tcPr>
            <w:tcW w:w="556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6D1CAA" w:rsidRPr="00A63A63" w:rsidRDefault="006D1CAA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</w:tr>
      <w:tr w:rsidR="006D1CAA" w:rsidRPr="00A63A63" w:rsidTr="00F34959">
        <w:tc>
          <w:tcPr>
            <w:tcW w:w="191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D1CAA" w:rsidRPr="00A63A63" w:rsidRDefault="006D1CAA" w:rsidP="00B71F62">
            <w:pPr>
              <w:jc w:val="center"/>
              <w:rPr>
                <w:b/>
                <w:lang w:val="sr-Cyrl-CS"/>
              </w:rPr>
            </w:pPr>
          </w:p>
        </w:tc>
        <w:tc>
          <w:tcPr>
            <w:tcW w:w="70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D1CAA" w:rsidRDefault="006D1CAA" w:rsidP="00B71F62">
            <w:pPr>
              <w:jc w:val="center"/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816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D1CAA" w:rsidRDefault="006D1CAA" w:rsidP="000B4C68">
            <w:r>
              <w:rPr>
                <w:sz w:val="22"/>
                <w:szCs w:val="22"/>
              </w:rPr>
              <w:t xml:space="preserve">1 – Vocabulary and Grammar </w:t>
            </w:r>
          </w:p>
        </w:tc>
        <w:tc>
          <w:tcPr>
            <w:tcW w:w="55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6D1CAA" w:rsidRPr="00A63A63" w:rsidRDefault="006D1CAA" w:rsidP="00B71F62">
            <w:pPr>
              <w:jc w:val="center"/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556" w:type="dxa"/>
            <w:tcBorders>
              <w:top w:val="single" w:sz="12" w:space="0" w:color="auto"/>
            </w:tcBorders>
            <w:vAlign w:val="center"/>
          </w:tcPr>
          <w:p w:rsidR="006D1CAA" w:rsidRPr="00A63A63" w:rsidRDefault="006D1CAA" w:rsidP="00B71F62">
            <w:pPr>
              <w:jc w:val="center"/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556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6D1CAA" w:rsidRPr="00A63A63" w:rsidRDefault="006D1CAA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</w:tr>
      <w:tr w:rsidR="006D1CAA" w:rsidRPr="00A63A63" w:rsidTr="00F34959">
        <w:trPr>
          <w:trHeight w:val="243"/>
        </w:trPr>
        <w:tc>
          <w:tcPr>
            <w:tcW w:w="191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D1CAA" w:rsidRPr="00A63A63" w:rsidRDefault="006D1CAA" w:rsidP="00B71F62">
            <w:pPr>
              <w:jc w:val="center"/>
              <w:rPr>
                <w:b/>
                <w:lang w:val="sr-Cyrl-CS"/>
              </w:rPr>
            </w:pPr>
          </w:p>
        </w:tc>
        <w:tc>
          <w:tcPr>
            <w:tcW w:w="70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D1CAA" w:rsidRPr="00A63A63" w:rsidRDefault="006D1CAA" w:rsidP="00B71F62">
            <w:pPr>
              <w:jc w:val="center"/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816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D1CAA" w:rsidRPr="001E5D3A" w:rsidRDefault="006D1CAA" w:rsidP="001E5D3A">
            <w:r>
              <w:rPr>
                <w:sz w:val="22"/>
                <w:szCs w:val="22"/>
              </w:rPr>
              <w:t>1 – Listening</w:t>
            </w:r>
          </w:p>
        </w:tc>
        <w:tc>
          <w:tcPr>
            <w:tcW w:w="55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6D1CAA" w:rsidRPr="00A63A63" w:rsidRDefault="006D1CAA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  <w:tc>
          <w:tcPr>
            <w:tcW w:w="556" w:type="dxa"/>
            <w:tcBorders>
              <w:top w:val="single" w:sz="12" w:space="0" w:color="auto"/>
            </w:tcBorders>
            <w:vAlign w:val="center"/>
          </w:tcPr>
          <w:p w:rsidR="006D1CAA" w:rsidRPr="00A63A63" w:rsidRDefault="006D1CAA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  <w:tc>
          <w:tcPr>
            <w:tcW w:w="556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6D1CAA" w:rsidRPr="00A63A63" w:rsidRDefault="006D1CAA" w:rsidP="00B71F62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</w:tr>
      <w:tr w:rsidR="006D1CAA" w:rsidRPr="00A63A63" w:rsidTr="00F34959">
        <w:tc>
          <w:tcPr>
            <w:tcW w:w="191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D1CAA" w:rsidRPr="00A63A63" w:rsidRDefault="006D1CAA" w:rsidP="00B71F62">
            <w:pPr>
              <w:jc w:val="center"/>
              <w:rPr>
                <w:b/>
                <w:lang w:val="sr-Cyrl-CS"/>
              </w:rPr>
            </w:pPr>
          </w:p>
        </w:tc>
        <w:tc>
          <w:tcPr>
            <w:tcW w:w="70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D1CAA" w:rsidRPr="00A63A63" w:rsidRDefault="006D1CAA" w:rsidP="00B71F62">
            <w:pPr>
              <w:jc w:val="center"/>
            </w:pPr>
            <w:r>
              <w:rPr>
                <w:sz w:val="22"/>
                <w:szCs w:val="22"/>
              </w:rPr>
              <w:t>4.</w:t>
            </w:r>
          </w:p>
        </w:tc>
        <w:tc>
          <w:tcPr>
            <w:tcW w:w="816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D1CAA" w:rsidRPr="00A63A63" w:rsidRDefault="006D1CAA" w:rsidP="00C1237A">
            <w:r>
              <w:rPr>
                <w:sz w:val="22"/>
                <w:szCs w:val="22"/>
              </w:rPr>
              <w:t>1 – Vocabulary and Grammar</w:t>
            </w:r>
          </w:p>
        </w:tc>
        <w:tc>
          <w:tcPr>
            <w:tcW w:w="55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6D1CAA" w:rsidRPr="00A63A63" w:rsidRDefault="006D1CAA" w:rsidP="00B71F62">
            <w:pPr>
              <w:jc w:val="center"/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556" w:type="dxa"/>
            <w:tcBorders>
              <w:top w:val="single" w:sz="12" w:space="0" w:color="auto"/>
            </w:tcBorders>
            <w:vAlign w:val="center"/>
          </w:tcPr>
          <w:p w:rsidR="006D1CAA" w:rsidRPr="00A63A63" w:rsidRDefault="006D1CAA" w:rsidP="00B71F62">
            <w:pPr>
              <w:jc w:val="center"/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556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6D1CAA" w:rsidRPr="00A63A63" w:rsidRDefault="006D1CAA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</w:tr>
      <w:tr w:rsidR="006D1CAA" w:rsidRPr="00A63A63" w:rsidTr="00F34959">
        <w:tc>
          <w:tcPr>
            <w:tcW w:w="191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D1CAA" w:rsidRPr="00A63A63" w:rsidRDefault="006D1CAA" w:rsidP="00B71F62">
            <w:pPr>
              <w:jc w:val="center"/>
              <w:rPr>
                <w:b/>
                <w:lang w:val="sr-Cyrl-CS"/>
              </w:rPr>
            </w:pPr>
          </w:p>
        </w:tc>
        <w:tc>
          <w:tcPr>
            <w:tcW w:w="70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D1CAA" w:rsidRPr="00A63A63" w:rsidRDefault="006D1CAA" w:rsidP="00B71F62">
            <w:pPr>
              <w:jc w:val="center"/>
            </w:pPr>
            <w:r>
              <w:rPr>
                <w:sz w:val="22"/>
                <w:szCs w:val="22"/>
              </w:rPr>
              <w:t>5.</w:t>
            </w:r>
          </w:p>
        </w:tc>
        <w:tc>
          <w:tcPr>
            <w:tcW w:w="816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D1CAA" w:rsidRPr="000B4C68" w:rsidRDefault="006D1CAA" w:rsidP="000B4C68">
            <w:pPr>
              <w:rPr>
                <w:lang w:val="en-US"/>
              </w:rPr>
            </w:pPr>
            <w:r>
              <w:rPr>
                <w:sz w:val="22"/>
                <w:szCs w:val="22"/>
              </w:rPr>
              <w:t>1 – Speaking</w:t>
            </w:r>
          </w:p>
        </w:tc>
        <w:tc>
          <w:tcPr>
            <w:tcW w:w="55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6D1CAA" w:rsidRPr="00A63A63" w:rsidRDefault="006D1CAA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  <w:tc>
          <w:tcPr>
            <w:tcW w:w="556" w:type="dxa"/>
            <w:tcBorders>
              <w:top w:val="single" w:sz="12" w:space="0" w:color="auto"/>
            </w:tcBorders>
            <w:vAlign w:val="center"/>
          </w:tcPr>
          <w:p w:rsidR="006D1CAA" w:rsidRPr="00A63A63" w:rsidRDefault="006D1CAA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  <w:tc>
          <w:tcPr>
            <w:tcW w:w="556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6D1CAA" w:rsidRPr="00A63A63" w:rsidRDefault="006D1CAA" w:rsidP="00B71F62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</w:tr>
      <w:tr w:rsidR="006D1CAA" w:rsidRPr="00A63A63" w:rsidTr="00F34959">
        <w:tc>
          <w:tcPr>
            <w:tcW w:w="191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D1CAA" w:rsidRPr="00A63A63" w:rsidRDefault="006D1CAA" w:rsidP="00B71F62">
            <w:pPr>
              <w:jc w:val="center"/>
              <w:rPr>
                <w:b/>
                <w:lang w:val="sr-Cyrl-CS"/>
              </w:rPr>
            </w:pPr>
          </w:p>
        </w:tc>
        <w:tc>
          <w:tcPr>
            <w:tcW w:w="70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D1CAA" w:rsidRPr="00A63A63" w:rsidRDefault="006D1CAA" w:rsidP="00B71F62">
            <w:pPr>
              <w:jc w:val="center"/>
            </w:pPr>
            <w:r>
              <w:rPr>
                <w:sz w:val="22"/>
                <w:szCs w:val="22"/>
              </w:rPr>
              <w:t>6.</w:t>
            </w:r>
          </w:p>
        </w:tc>
        <w:tc>
          <w:tcPr>
            <w:tcW w:w="816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D1CAA" w:rsidRPr="00A63A63" w:rsidRDefault="006D1CAA" w:rsidP="00C1237A">
            <w:r>
              <w:rPr>
                <w:sz w:val="22"/>
                <w:szCs w:val="22"/>
              </w:rPr>
              <w:t>Examination practice</w:t>
            </w:r>
          </w:p>
        </w:tc>
        <w:tc>
          <w:tcPr>
            <w:tcW w:w="55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6D1CAA" w:rsidRPr="00A63A63" w:rsidRDefault="006D1CAA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  <w:tc>
          <w:tcPr>
            <w:tcW w:w="556" w:type="dxa"/>
            <w:tcBorders>
              <w:top w:val="single" w:sz="12" w:space="0" w:color="auto"/>
            </w:tcBorders>
            <w:vAlign w:val="center"/>
          </w:tcPr>
          <w:p w:rsidR="006D1CAA" w:rsidRPr="00A63A63" w:rsidRDefault="006D1CAA" w:rsidP="00B71F62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56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6D1CAA" w:rsidRPr="00A63A63" w:rsidRDefault="006D1CAA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</w:tr>
      <w:tr w:rsidR="006D1CAA" w:rsidRPr="00A63A63" w:rsidTr="00F34959">
        <w:tc>
          <w:tcPr>
            <w:tcW w:w="191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D1CAA" w:rsidRPr="00A63A63" w:rsidRDefault="006D1CAA" w:rsidP="00B71F62">
            <w:pPr>
              <w:jc w:val="center"/>
              <w:rPr>
                <w:b/>
                <w:lang w:val="sr-Cyrl-CS"/>
              </w:rPr>
            </w:pPr>
          </w:p>
        </w:tc>
        <w:tc>
          <w:tcPr>
            <w:tcW w:w="70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D1CAA" w:rsidRPr="00A63A63" w:rsidRDefault="006D1CAA" w:rsidP="00B71F62">
            <w:pPr>
              <w:jc w:val="center"/>
            </w:pPr>
            <w:r>
              <w:rPr>
                <w:sz w:val="22"/>
                <w:szCs w:val="22"/>
              </w:rPr>
              <w:t>7.</w:t>
            </w:r>
          </w:p>
        </w:tc>
        <w:tc>
          <w:tcPr>
            <w:tcW w:w="816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D1CAA" w:rsidRPr="00A63A63" w:rsidRDefault="006D1CAA" w:rsidP="00B71F62">
            <w:r>
              <w:rPr>
                <w:sz w:val="22"/>
                <w:szCs w:val="22"/>
              </w:rPr>
              <w:t xml:space="preserve">An email based on prompts </w:t>
            </w:r>
          </w:p>
        </w:tc>
        <w:tc>
          <w:tcPr>
            <w:tcW w:w="55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6D1CAA" w:rsidRPr="00A63A63" w:rsidRDefault="006D1CAA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  <w:tc>
          <w:tcPr>
            <w:tcW w:w="556" w:type="dxa"/>
            <w:tcBorders>
              <w:top w:val="single" w:sz="12" w:space="0" w:color="auto"/>
            </w:tcBorders>
            <w:vAlign w:val="center"/>
          </w:tcPr>
          <w:p w:rsidR="006D1CAA" w:rsidRPr="00A63A63" w:rsidRDefault="006D1CAA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  <w:tc>
          <w:tcPr>
            <w:tcW w:w="556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6D1CAA" w:rsidRPr="00A63A63" w:rsidRDefault="006D1CAA" w:rsidP="00B71F62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</w:tr>
      <w:tr w:rsidR="006D1CAA" w:rsidRPr="00A63A63" w:rsidTr="00F34959">
        <w:tc>
          <w:tcPr>
            <w:tcW w:w="191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D1CAA" w:rsidRPr="00A63A63" w:rsidRDefault="006D1CAA" w:rsidP="00B71F62">
            <w:pPr>
              <w:jc w:val="center"/>
              <w:rPr>
                <w:b/>
              </w:rPr>
            </w:pPr>
            <w:r w:rsidRPr="00A63A63">
              <w:rPr>
                <w:b/>
                <w:sz w:val="22"/>
                <w:szCs w:val="22"/>
              </w:rPr>
              <w:t>2.</w:t>
            </w:r>
          </w:p>
          <w:p w:rsidR="006D1CAA" w:rsidRDefault="006D1CAA" w:rsidP="00B71F62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UNIT 2</w:t>
            </w:r>
          </w:p>
          <w:p w:rsidR="006D1CAA" w:rsidRDefault="006D1CAA" w:rsidP="00B71F62">
            <w:pPr>
              <w:jc w:val="center"/>
              <w:rPr>
                <w:b/>
              </w:rPr>
            </w:pPr>
          </w:p>
          <w:p w:rsidR="006D1CAA" w:rsidRPr="00A63A63" w:rsidRDefault="006D1CAA" w:rsidP="00B71F62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THE PLACE TO BE</w:t>
            </w:r>
          </w:p>
          <w:p w:rsidR="006D1CAA" w:rsidRPr="00A63A63" w:rsidRDefault="006D1CAA" w:rsidP="00B71F62">
            <w:pPr>
              <w:jc w:val="center"/>
              <w:rPr>
                <w:b/>
              </w:rPr>
            </w:pPr>
          </w:p>
        </w:tc>
        <w:tc>
          <w:tcPr>
            <w:tcW w:w="70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D1CAA" w:rsidRPr="00A63A63" w:rsidRDefault="006D1CAA" w:rsidP="00B71F62">
            <w:pPr>
              <w:jc w:val="center"/>
            </w:pPr>
            <w:r>
              <w:rPr>
                <w:sz w:val="22"/>
                <w:szCs w:val="22"/>
              </w:rPr>
              <w:t>8.</w:t>
            </w:r>
          </w:p>
        </w:tc>
        <w:tc>
          <w:tcPr>
            <w:tcW w:w="816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D1CAA" w:rsidRPr="00A63A63" w:rsidRDefault="006D1CAA" w:rsidP="00B71F62">
            <w:r>
              <w:rPr>
                <w:sz w:val="22"/>
                <w:szCs w:val="22"/>
              </w:rPr>
              <w:t>2 – Reading</w:t>
            </w:r>
          </w:p>
        </w:tc>
        <w:tc>
          <w:tcPr>
            <w:tcW w:w="55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6D1CAA" w:rsidRPr="00A63A63" w:rsidRDefault="006D1CAA" w:rsidP="00B71F62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56" w:type="dxa"/>
            <w:tcBorders>
              <w:top w:val="single" w:sz="12" w:space="0" w:color="auto"/>
            </w:tcBorders>
            <w:vAlign w:val="center"/>
          </w:tcPr>
          <w:p w:rsidR="006D1CAA" w:rsidRPr="00A63A63" w:rsidRDefault="006D1CAA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  <w:tc>
          <w:tcPr>
            <w:tcW w:w="556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6D1CAA" w:rsidRPr="00A63A63" w:rsidRDefault="006D1CAA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</w:tr>
      <w:tr w:rsidR="006D1CAA" w:rsidRPr="00A63A63" w:rsidTr="00F34959">
        <w:tc>
          <w:tcPr>
            <w:tcW w:w="1915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D1CAA" w:rsidRPr="00A63A63" w:rsidRDefault="006D1CAA" w:rsidP="00B71F62"/>
        </w:tc>
        <w:tc>
          <w:tcPr>
            <w:tcW w:w="70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6D1CAA" w:rsidRPr="00A63A63" w:rsidRDefault="006D1CAA" w:rsidP="00B71F62">
            <w:pPr>
              <w:jc w:val="center"/>
            </w:pPr>
            <w:r>
              <w:rPr>
                <w:sz w:val="22"/>
                <w:szCs w:val="22"/>
              </w:rPr>
              <w:t>9.</w:t>
            </w:r>
          </w:p>
        </w:tc>
        <w:tc>
          <w:tcPr>
            <w:tcW w:w="8169" w:type="dxa"/>
            <w:tcBorders>
              <w:left w:val="single" w:sz="12" w:space="0" w:color="auto"/>
              <w:right w:val="single" w:sz="12" w:space="0" w:color="auto"/>
            </w:tcBorders>
          </w:tcPr>
          <w:p w:rsidR="006D1CAA" w:rsidRDefault="006D1CAA" w:rsidP="00B71F62">
            <w:r>
              <w:rPr>
                <w:sz w:val="22"/>
                <w:szCs w:val="22"/>
              </w:rPr>
              <w:t xml:space="preserve">2 – Vocabulary and Grammar </w:t>
            </w:r>
          </w:p>
        </w:tc>
        <w:tc>
          <w:tcPr>
            <w:tcW w:w="556" w:type="dxa"/>
            <w:tcBorders>
              <w:left w:val="single" w:sz="12" w:space="0" w:color="auto"/>
            </w:tcBorders>
            <w:vAlign w:val="center"/>
          </w:tcPr>
          <w:p w:rsidR="006D1CAA" w:rsidRPr="00A63A63" w:rsidRDefault="006D1CAA" w:rsidP="00B71F62">
            <w:pPr>
              <w:jc w:val="center"/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556" w:type="dxa"/>
            <w:vAlign w:val="center"/>
          </w:tcPr>
          <w:p w:rsidR="006D1CAA" w:rsidRPr="00A63A63" w:rsidRDefault="006D1CAA" w:rsidP="00B71F62">
            <w:pPr>
              <w:jc w:val="center"/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556" w:type="dxa"/>
            <w:tcBorders>
              <w:right w:val="single" w:sz="12" w:space="0" w:color="auto"/>
            </w:tcBorders>
            <w:vAlign w:val="center"/>
          </w:tcPr>
          <w:p w:rsidR="006D1CAA" w:rsidRPr="00A63A63" w:rsidRDefault="006D1CAA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</w:tr>
      <w:tr w:rsidR="006D1CAA" w:rsidRPr="00A63A63" w:rsidTr="00F34959">
        <w:tc>
          <w:tcPr>
            <w:tcW w:w="1915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D1CAA" w:rsidRPr="00A63A63" w:rsidRDefault="006D1CAA" w:rsidP="00B71F62"/>
        </w:tc>
        <w:tc>
          <w:tcPr>
            <w:tcW w:w="70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6D1CAA" w:rsidRDefault="006D1CAA" w:rsidP="00B71F62">
            <w:pPr>
              <w:jc w:val="center"/>
            </w:pPr>
            <w:r>
              <w:rPr>
                <w:sz w:val="22"/>
                <w:szCs w:val="22"/>
              </w:rPr>
              <w:t>10.</w:t>
            </w:r>
          </w:p>
        </w:tc>
        <w:tc>
          <w:tcPr>
            <w:tcW w:w="8169" w:type="dxa"/>
            <w:tcBorders>
              <w:left w:val="single" w:sz="12" w:space="0" w:color="auto"/>
              <w:right w:val="single" w:sz="12" w:space="0" w:color="auto"/>
            </w:tcBorders>
          </w:tcPr>
          <w:p w:rsidR="006D1CAA" w:rsidRPr="001E5D3A" w:rsidRDefault="006D1CAA" w:rsidP="00B71F62">
            <w:r>
              <w:rPr>
                <w:sz w:val="22"/>
                <w:szCs w:val="22"/>
              </w:rPr>
              <w:t>2 – Listening</w:t>
            </w:r>
          </w:p>
        </w:tc>
        <w:tc>
          <w:tcPr>
            <w:tcW w:w="556" w:type="dxa"/>
            <w:tcBorders>
              <w:left w:val="single" w:sz="12" w:space="0" w:color="auto"/>
            </w:tcBorders>
            <w:vAlign w:val="center"/>
          </w:tcPr>
          <w:p w:rsidR="006D1CAA" w:rsidRPr="00A63A63" w:rsidRDefault="006D1CAA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  <w:tc>
          <w:tcPr>
            <w:tcW w:w="556" w:type="dxa"/>
            <w:vAlign w:val="center"/>
          </w:tcPr>
          <w:p w:rsidR="006D1CAA" w:rsidRPr="00A63A63" w:rsidRDefault="006D1CAA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  <w:tc>
          <w:tcPr>
            <w:tcW w:w="556" w:type="dxa"/>
            <w:tcBorders>
              <w:right w:val="single" w:sz="12" w:space="0" w:color="auto"/>
            </w:tcBorders>
            <w:vAlign w:val="center"/>
          </w:tcPr>
          <w:p w:rsidR="006D1CAA" w:rsidRPr="00A63A63" w:rsidRDefault="006D1CAA" w:rsidP="00B71F62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</w:tr>
      <w:tr w:rsidR="006D1CAA" w:rsidRPr="00A63A63" w:rsidTr="00F34959">
        <w:tc>
          <w:tcPr>
            <w:tcW w:w="1915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D1CAA" w:rsidRPr="00A63A63" w:rsidRDefault="006D1CAA" w:rsidP="00B71F62"/>
        </w:tc>
        <w:tc>
          <w:tcPr>
            <w:tcW w:w="70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6D1CAA" w:rsidRPr="00A63A63" w:rsidRDefault="006D1CAA" w:rsidP="00B71F62">
            <w:pPr>
              <w:jc w:val="center"/>
            </w:pPr>
            <w:r>
              <w:rPr>
                <w:sz w:val="22"/>
                <w:szCs w:val="22"/>
              </w:rPr>
              <w:t>11.</w:t>
            </w:r>
          </w:p>
        </w:tc>
        <w:tc>
          <w:tcPr>
            <w:tcW w:w="8169" w:type="dxa"/>
            <w:tcBorders>
              <w:left w:val="single" w:sz="12" w:space="0" w:color="auto"/>
              <w:right w:val="single" w:sz="12" w:space="0" w:color="auto"/>
            </w:tcBorders>
          </w:tcPr>
          <w:p w:rsidR="006D1CAA" w:rsidRPr="00A63A63" w:rsidRDefault="006D1CAA" w:rsidP="00B71F62">
            <w:r>
              <w:rPr>
                <w:sz w:val="22"/>
                <w:szCs w:val="22"/>
              </w:rPr>
              <w:t>2 – Vocabulary and Grammar</w:t>
            </w:r>
          </w:p>
        </w:tc>
        <w:tc>
          <w:tcPr>
            <w:tcW w:w="556" w:type="dxa"/>
            <w:tcBorders>
              <w:left w:val="single" w:sz="12" w:space="0" w:color="auto"/>
            </w:tcBorders>
            <w:vAlign w:val="center"/>
          </w:tcPr>
          <w:p w:rsidR="006D1CAA" w:rsidRPr="00A63A63" w:rsidRDefault="006D1CAA" w:rsidP="00B71F62">
            <w:pPr>
              <w:jc w:val="center"/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556" w:type="dxa"/>
            <w:vAlign w:val="center"/>
          </w:tcPr>
          <w:p w:rsidR="006D1CAA" w:rsidRPr="00A63A63" w:rsidRDefault="006D1CAA" w:rsidP="00B71F62">
            <w:pPr>
              <w:jc w:val="center"/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556" w:type="dxa"/>
            <w:tcBorders>
              <w:right w:val="single" w:sz="12" w:space="0" w:color="auto"/>
            </w:tcBorders>
            <w:vAlign w:val="center"/>
          </w:tcPr>
          <w:p w:rsidR="006D1CAA" w:rsidRPr="00A63A63" w:rsidRDefault="006D1CAA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</w:tr>
      <w:tr w:rsidR="006D1CAA" w:rsidRPr="00A63A63" w:rsidTr="00F34959">
        <w:tc>
          <w:tcPr>
            <w:tcW w:w="1915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D1CAA" w:rsidRPr="00A63A63" w:rsidRDefault="006D1CAA" w:rsidP="00B71F62"/>
        </w:tc>
        <w:tc>
          <w:tcPr>
            <w:tcW w:w="70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6D1CAA" w:rsidRPr="00A63A63" w:rsidRDefault="006D1CAA" w:rsidP="00B71F62">
            <w:pPr>
              <w:jc w:val="center"/>
            </w:pPr>
            <w:r>
              <w:rPr>
                <w:sz w:val="22"/>
                <w:szCs w:val="22"/>
              </w:rPr>
              <w:t>12.</w:t>
            </w:r>
          </w:p>
        </w:tc>
        <w:tc>
          <w:tcPr>
            <w:tcW w:w="8169" w:type="dxa"/>
            <w:tcBorders>
              <w:left w:val="single" w:sz="12" w:space="0" w:color="auto"/>
              <w:right w:val="single" w:sz="12" w:space="0" w:color="auto"/>
            </w:tcBorders>
          </w:tcPr>
          <w:p w:rsidR="006D1CAA" w:rsidRPr="000B4C68" w:rsidRDefault="006D1CAA" w:rsidP="00B71F62">
            <w:pPr>
              <w:rPr>
                <w:lang w:val="en-US"/>
              </w:rPr>
            </w:pPr>
            <w:r>
              <w:rPr>
                <w:sz w:val="22"/>
                <w:szCs w:val="22"/>
              </w:rPr>
              <w:t>2 – Speaking</w:t>
            </w:r>
          </w:p>
        </w:tc>
        <w:tc>
          <w:tcPr>
            <w:tcW w:w="556" w:type="dxa"/>
            <w:tcBorders>
              <w:left w:val="single" w:sz="12" w:space="0" w:color="auto"/>
            </w:tcBorders>
            <w:vAlign w:val="center"/>
          </w:tcPr>
          <w:p w:rsidR="006D1CAA" w:rsidRPr="00A63A63" w:rsidRDefault="006D1CAA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  <w:tc>
          <w:tcPr>
            <w:tcW w:w="556" w:type="dxa"/>
            <w:vAlign w:val="center"/>
          </w:tcPr>
          <w:p w:rsidR="006D1CAA" w:rsidRPr="00A63A63" w:rsidRDefault="006D1CAA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  <w:tc>
          <w:tcPr>
            <w:tcW w:w="556" w:type="dxa"/>
            <w:tcBorders>
              <w:right w:val="single" w:sz="12" w:space="0" w:color="auto"/>
            </w:tcBorders>
            <w:vAlign w:val="center"/>
          </w:tcPr>
          <w:p w:rsidR="006D1CAA" w:rsidRPr="00A63A63" w:rsidRDefault="006D1CAA" w:rsidP="00B71F62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</w:tr>
      <w:tr w:rsidR="006D1CAA" w:rsidRPr="00A63A63" w:rsidTr="00F34959">
        <w:tc>
          <w:tcPr>
            <w:tcW w:w="1915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D1CAA" w:rsidRPr="00A63A63" w:rsidRDefault="006D1CAA" w:rsidP="00B71F62"/>
        </w:tc>
        <w:tc>
          <w:tcPr>
            <w:tcW w:w="70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6D1CAA" w:rsidRPr="00A63A63" w:rsidRDefault="006D1CAA" w:rsidP="00B71F62">
            <w:pPr>
              <w:jc w:val="center"/>
            </w:pPr>
            <w:r>
              <w:rPr>
                <w:sz w:val="22"/>
                <w:szCs w:val="22"/>
              </w:rPr>
              <w:t>13.</w:t>
            </w:r>
          </w:p>
        </w:tc>
        <w:tc>
          <w:tcPr>
            <w:tcW w:w="8169" w:type="dxa"/>
            <w:tcBorders>
              <w:left w:val="single" w:sz="12" w:space="0" w:color="auto"/>
              <w:right w:val="single" w:sz="12" w:space="0" w:color="auto"/>
            </w:tcBorders>
          </w:tcPr>
          <w:p w:rsidR="006D1CAA" w:rsidRPr="00A63A63" w:rsidRDefault="006D1CAA" w:rsidP="00B71F62">
            <w:r>
              <w:rPr>
                <w:sz w:val="22"/>
                <w:szCs w:val="22"/>
              </w:rPr>
              <w:t>Examination practice</w:t>
            </w:r>
          </w:p>
        </w:tc>
        <w:tc>
          <w:tcPr>
            <w:tcW w:w="556" w:type="dxa"/>
            <w:tcBorders>
              <w:left w:val="single" w:sz="12" w:space="0" w:color="auto"/>
            </w:tcBorders>
            <w:vAlign w:val="center"/>
          </w:tcPr>
          <w:p w:rsidR="006D1CAA" w:rsidRPr="00A63A63" w:rsidRDefault="006D1CAA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  <w:tc>
          <w:tcPr>
            <w:tcW w:w="556" w:type="dxa"/>
            <w:vAlign w:val="center"/>
          </w:tcPr>
          <w:p w:rsidR="006D1CAA" w:rsidRPr="00A63A63" w:rsidRDefault="006D1CAA" w:rsidP="00B71F62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56" w:type="dxa"/>
            <w:tcBorders>
              <w:right w:val="single" w:sz="12" w:space="0" w:color="auto"/>
            </w:tcBorders>
            <w:vAlign w:val="center"/>
          </w:tcPr>
          <w:p w:rsidR="006D1CAA" w:rsidRPr="00A63A63" w:rsidRDefault="006D1CAA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</w:tr>
      <w:tr w:rsidR="006D1CAA" w:rsidRPr="00A63A63" w:rsidTr="00F34959">
        <w:tc>
          <w:tcPr>
            <w:tcW w:w="1915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D1CAA" w:rsidRPr="00A63A63" w:rsidRDefault="006D1CAA" w:rsidP="00B71F62"/>
        </w:tc>
        <w:tc>
          <w:tcPr>
            <w:tcW w:w="70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6D1CAA" w:rsidRDefault="006D1CAA" w:rsidP="00B71F62">
            <w:pPr>
              <w:jc w:val="center"/>
            </w:pPr>
            <w:r>
              <w:rPr>
                <w:sz w:val="22"/>
                <w:szCs w:val="22"/>
              </w:rPr>
              <w:t>14.</w:t>
            </w:r>
          </w:p>
        </w:tc>
        <w:tc>
          <w:tcPr>
            <w:tcW w:w="8169" w:type="dxa"/>
            <w:tcBorders>
              <w:left w:val="single" w:sz="12" w:space="0" w:color="auto"/>
              <w:right w:val="single" w:sz="12" w:space="0" w:color="auto"/>
            </w:tcBorders>
          </w:tcPr>
          <w:p w:rsidR="006D1CAA" w:rsidRPr="00A63A63" w:rsidRDefault="006D1CAA" w:rsidP="000B4C68">
            <w:r>
              <w:rPr>
                <w:sz w:val="22"/>
                <w:szCs w:val="22"/>
              </w:rPr>
              <w:t xml:space="preserve">An article </w:t>
            </w:r>
          </w:p>
        </w:tc>
        <w:tc>
          <w:tcPr>
            <w:tcW w:w="556" w:type="dxa"/>
            <w:tcBorders>
              <w:left w:val="single" w:sz="12" w:space="0" w:color="auto"/>
            </w:tcBorders>
            <w:vAlign w:val="center"/>
          </w:tcPr>
          <w:p w:rsidR="006D1CAA" w:rsidRPr="00A63A63" w:rsidRDefault="006D1CAA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  <w:tc>
          <w:tcPr>
            <w:tcW w:w="556" w:type="dxa"/>
            <w:vAlign w:val="center"/>
          </w:tcPr>
          <w:p w:rsidR="006D1CAA" w:rsidRPr="00A63A63" w:rsidRDefault="006D1CAA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  <w:tc>
          <w:tcPr>
            <w:tcW w:w="556" w:type="dxa"/>
            <w:tcBorders>
              <w:right w:val="single" w:sz="12" w:space="0" w:color="auto"/>
            </w:tcBorders>
            <w:vAlign w:val="center"/>
          </w:tcPr>
          <w:p w:rsidR="006D1CAA" w:rsidRPr="00A63A63" w:rsidRDefault="006D1CAA" w:rsidP="00B71F62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</w:tr>
      <w:tr w:rsidR="006D1CAA" w:rsidRPr="00A63A63" w:rsidTr="00F34959">
        <w:tc>
          <w:tcPr>
            <w:tcW w:w="1915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D1CAA" w:rsidRPr="00A63A63" w:rsidRDefault="006D1CAA" w:rsidP="00B71F62"/>
        </w:tc>
        <w:tc>
          <w:tcPr>
            <w:tcW w:w="70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6D1CAA" w:rsidRDefault="006D1CAA" w:rsidP="00B71F62">
            <w:pPr>
              <w:jc w:val="center"/>
            </w:pPr>
            <w:r>
              <w:rPr>
                <w:sz w:val="22"/>
                <w:szCs w:val="22"/>
              </w:rPr>
              <w:t>15.</w:t>
            </w:r>
          </w:p>
        </w:tc>
        <w:tc>
          <w:tcPr>
            <w:tcW w:w="8169" w:type="dxa"/>
            <w:tcBorders>
              <w:left w:val="single" w:sz="12" w:space="0" w:color="auto"/>
              <w:right w:val="single" w:sz="12" w:space="0" w:color="auto"/>
            </w:tcBorders>
          </w:tcPr>
          <w:p w:rsidR="006D1CAA" w:rsidRDefault="006D1CAA" w:rsidP="00B71F62">
            <w:r>
              <w:rPr>
                <w:sz w:val="22"/>
                <w:szCs w:val="22"/>
              </w:rPr>
              <w:t>Round up 1</w:t>
            </w:r>
          </w:p>
        </w:tc>
        <w:tc>
          <w:tcPr>
            <w:tcW w:w="556" w:type="dxa"/>
            <w:tcBorders>
              <w:left w:val="single" w:sz="12" w:space="0" w:color="auto"/>
            </w:tcBorders>
            <w:vAlign w:val="center"/>
          </w:tcPr>
          <w:p w:rsidR="006D1CAA" w:rsidRPr="00A63A63" w:rsidRDefault="006D1CAA" w:rsidP="00B71F62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56" w:type="dxa"/>
            <w:vAlign w:val="center"/>
          </w:tcPr>
          <w:p w:rsidR="006D1CAA" w:rsidRPr="00A63A63" w:rsidRDefault="006D1CAA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  <w:tc>
          <w:tcPr>
            <w:tcW w:w="556" w:type="dxa"/>
            <w:tcBorders>
              <w:right w:val="single" w:sz="12" w:space="0" w:color="auto"/>
            </w:tcBorders>
            <w:vAlign w:val="center"/>
          </w:tcPr>
          <w:p w:rsidR="006D1CAA" w:rsidRPr="00A63A63" w:rsidRDefault="006D1CAA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</w:tr>
      <w:tr w:rsidR="006D1CAA" w:rsidRPr="00A63A63" w:rsidTr="00F34959">
        <w:tc>
          <w:tcPr>
            <w:tcW w:w="1915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D1CAA" w:rsidRPr="00A63A63" w:rsidRDefault="006D1CAA" w:rsidP="00B71F62"/>
        </w:tc>
        <w:tc>
          <w:tcPr>
            <w:tcW w:w="70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6D1CAA" w:rsidRDefault="006D1CAA" w:rsidP="00B71F62">
            <w:pPr>
              <w:jc w:val="center"/>
            </w:pPr>
            <w:r>
              <w:rPr>
                <w:sz w:val="22"/>
                <w:szCs w:val="22"/>
              </w:rPr>
              <w:t>16.</w:t>
            </w:r>
          </w:p>
        </w:tc>
        <w:tc>
          <w:tcPr>
            <w:tcW w:w="8169" w:type="dxa"/>
            <w:tcBorders>
              <w:left w:val="single" w:sz="12" w:space="0" w:color="auto"/>
              <w:right w:val="single" w:sz="12" w:space="0" w:color="auto"/>
            </w:tcBorders>
          </w:tcPr>
          <w:p w:rsidR="006D1CAA" w:rsidRDefault="006D1CAA" w:rsidP="00B71F62">
            <w:r>
              <w:rPr>
                <w:sz w:val="22"/>
                <w:szCs w:val="22"/>
              </w:rPr>
              <w:t>Test 1</w:t>
            </w:r>
          </w:p>
        </w:tc>
        <w:tc>
          <w:tcPr>
            <w:tcW w:w="556" w:type="dxa"/>
            <w:tcBorders>
              <w:left w:val="single" w:sz="12" w:space="0" w:color="auto"/>
            </w:tcBorders>
            <w:vAlign w:val="center"/>
          </w:tcPr>
          <w:p w:rsidR="006D1CAA" w:rsidRDefault="006D1CAA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  <w:tc>
          <w:tcPr>
            <w:tcW w:w="556" w:type="dxa"/>
            <w:vAlign w:val="center"/>
          </w:tcPr>
          <w:p w:rsidR="006D1CAA" w:rsidRDefault="006D1CAA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  <w:tc>
          <w:tcPr>
            <w:tcW w:w="556" w:type="dxa"/>
            <w:tcBorders>
              <w:right w:val="single" w:sz="12" w:space="0" w:color="auto"/>
            </w:tcBorders>
            <w:vAlign w:val="center"/>
          </w:tcPr>
          <w:p w:rsidR="006D1CAA" w:rsidRPr="00A63A63" w:rsidRDefault="006D1CAA" w:rsidP="00B71F62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</w:tr>
      <w:tr w:rsidR="006D1CAA" w:rsidRPr="00A63A63" w:rsidTr="00F34959">
        <w:tc>
          <w:tcPr>
            <w:tcW w:w="1915" w:type="dxa"/>
            <w:vMerge w:val="restart"/>
            <w:tcBorders>
              <w:left w:val="single" w:sz="12" w:space="0" w:color="auto"/>
              <w:right w:val="single" w:sz="12" w:space="0" w:color="auto"/>
            </w:tcBorders>
          </w:tcPr>
          <w:p w:rsidR="006D1CAA" w:rsidRDefault="006D1CAA" w:rsidP="00E17F87">
            <w:pPr>
              <w:jc w:val="center"/>
              <w:rPr>
                <w:b/>
              </w:rPr>
            </w:pPr>
          </w:p>
          <w:p w:rsidR="006D1CAA" w:rsidRDefault="006D1CAA" w:rsidP="00E17F87">
            <w:pPr>
              <w:jc w:val="center"/>
              <w:rPr>
                <w:b/>
              </w:rPr>
            </w:pPr>
          </w:p>
          <w:p w:rsidR="006D1CAA" w:rsidRDefault="006D1CAA" w:rsidP="00E17F87">
            <w:pPr>
              <w:jc w:val="center"/>
              <w:rPr>
                <w:b/>
              </w:rPr>
            </w:pPr>
          </w:p>
          <w:p w:rsidR="006D1CAA" w:rsidRPr="00A63A63" w:rsidRDefault="006D1CAA" w:rsidP="00E17F87">
            <w:pPr>
              <w:jc w:val="center"/>
              <w:rPr>
                <w:b/>
              </w:rPr>
            </w:pPr>
            <w:r w:rsidRPr="00A63A63">
              <w:rPr>
                <w:b/>
                <w:sz w:val="22"/>
                <w:szCs w:val="22"/>
              </w:rPr>
              <w:t>3.</w:t>
            </w:r>
          </w:p>
          <w:p w:rsidR="006D1CAA" w:rsidRDefault="006D1CAA" w:rsidP="00E17F87">
            <w:pPr>
              <w:jc w:val="center"/>
              <w:rPr>
                <w:b/>
              </w:rPr>
            </w:pPr>
            <w:r w:rsidRPr="00A63A63">
              <w:rPr>
                <w:b/>
                <w:sz w:val="22"/>
                <w:szCs w:val="22"/>
              </w:rPr>
              <w:t xml:space="preserve">UNIT </w:t>
            </w:r>
            <w:r>
              <w:rPr>
                <w:b/>
                <w:sz w:val="22"/>
                <w:szCs w:val="22"/>
              </w:rPr>
              <w:t>3</w:t>
            </w:r>
          </w:p>
          <w:p w:rsidR="006D1CAA" w:rsidRPr="00A63A63" w:rsidRDefault="006D1CAA" w:rsidP="00E17F87">
            <w:pPr>
              <w:jc w:val="center"/>
            </w:pPr>
            <w:r>
              <w:rPr>
                <w:b/>
                <w:sz w:val="22"/>
                <w:szCs w:val="22"/>
              </w:rPr>
              <w:t>CRIME AND PUNISHMENT</w:t>
            </w:r>
          </w:p>
        </w:tc>
        <w:tc>
          <w:tcPr>
            <w:tcW w:w="70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6D1CAA" w:rsidRDefault="006D1CAA" w:rsidP="00B71F62">
            <w:pPr>
              <w:jc w:val="center"/>
            </w:pPr>
            <w:r>
              <w:rPr>
                <w:sz w:val="22"/>
                <w:szCs w:val="22"/>
              </w:rPr>
              <w:t>17.</w:t>
            </w:r>
          </w:p>
        </w:tc>
        <w:tc>
          <w:tcPr>
            <w:tcW w:w="8169" w:type="dxa"/>
            <w:tcBorders>
              <w:left w:val="single" w:sz="12" w:space="0" w:color="auto"/>
              <w:right w:val="single" w:sz="12" w:space="0" w:color="auto"/>
            </w:tcBorders>
          </w:tcPr>
          <w:p w:rsidR="006D1CAA" w:rsidRPr="00A63A63" w:rsidRDefault="006D1CAA" w:rsidP="00B71F62">
            <w:r>
              <w:rPr>
                <w:sz w:val="22"/>
                <w:szCs w:val="22"/>
              </w:rPr>
              <w:t>3 – Reading</w:t>
            </w:r>
          </w:p>
        </w:tc>
        <w:tc>
          <w:tcPr>
            <w:tcW w:w="556" w:type="dxa"/>
            <w:tcBorders>
              <w:left w:val="single" w:sz="12" w:space="0" w:color="auto"/>
            </w:tcBorders>
            <w:vAlign w:val="center"/>
          </w:tcPr>
          <w:p w:rsidR="006D1CAA" w:rsidRPr="00A63A63" w:rsidRDefault="006D1CAA" w:rsidP="00B71F62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56" w:type="dxa"/>
            <w:vAlign w:val="center"/>
          </w:tcPr>
          <w:p w:rsidR="006D1CAA" w:rsidRPr="00A63A63" w:rsidRDefault="006D1CAA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  <w:tc>
          <w:tcPr>
            <w:tcW w:w="556" w:type="dxa"/>
            <w:tcBorders>
              <w:right w:val="single" w:sz="12" w:space="0" w:color="auto"/>
            </w:tcBorders>
            <w:vAlign w:val="center"/>
          </w:tcPr>
          <w:p w:rsidR="006D1CAA" w:rsidRPr="00A63A63" w:rsidRDefault="006D1CAA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</w:tr>
      <w:tr w:rsidR="006D1CAA" w:rsidRPr="00A63A63" w:rsidTr="00F34959">
        <w:tc>
          <w:tcPr>
            <w:tcW w:w="1915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6D1CAA" w:rsidRPr="00892CCB" w:rsidRDefault="006D1CAA" w:rsidP="00B71F62">
            <w:pPr>
              <w:jc w:val="center"/>
              <w:rPr>
                <w:b/>
              </w:rPr>
            </w:pPr>
          </w:p>
        </w:tc>
        <w:tc>
          <w:tcPr>
            <w:tcW w:w="70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D1CAA" w:rsidRPr="00A63A63" w:rsidRDefault="006D1CAA" w:rsidP="00B71F62">
            <w:pPr>
              <w:jc w:val="center"/>
            </w:pPr>
            <w:r>
              <w:rPr>
                <w:sz w:val="22"/>
                <w:szCs w:val="22"/>
              </w:rPr>
              <w:t>18.</w:t>
            </w:r>
          </w:p>
        </w:tc>
        <w:tc>
          <w:tcPr>
            <w:tcW w:w="816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D1CAA" w:rsidRDefault="006D1CAA" w:rsidP="00B71F62">
            <w:r>
              <w:rPr>
                <w:sz w:val="22"/>
                <w:szCs w:val="22"/>
              </w:rPr>
              <w:t xml:space="preserve">3 – Vocabulary and Grammar </w:t>
            </w:r>
          </w:p>
        </w:tc>
        <w:tc>
          <w:tcPr>
            <w:tcW w:w="55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6D1CAA" w:rsidRPr="00A63A63" w:rsidRDefault="006D1CAA" w:rsidP="00B71F62">
            <w:pPr>
              <w:jc w:val="center"/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556" w:type="dxa"/>
            <w:tcBorders>
              <w:top w:val="single" w:sz="12" w:space="0" w:color="auto"/>
            </w:tcBorders>
            <w:vAlign w:val="center"/>
          </w:tcPr>
          <w:p w:rsidR="006D1CAA" w:rsidRPr="00A63A63" w:rsidRDefault="006D1CAA" w:rsidP="00B71F62">
            <w:pPr>
              <w:jc w:val="center"/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556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6D1CAA" w:rsidRPr="00A63A63" w:rsidRDefault="006D1CAA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</w:tr>
      <w:tr w:rsidR="006D1CAA" w:rsidRPr="00A63A63" w:rsidTr="00F34959">
        <w:tc>
          <w:tcPr>
            <w:tcW w:w="1915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6D1CAA" w:rsidRPr="00A63A63" w:rsidRDefault="006D1CAA" w:rsidP="00B71F62">
            <w:pPr>
              <w:jc w:val="center"/>
              <w:rPr>
                <w:b/>
              </w:rPr>
            </w:pPr>
          </w:p>
        </w:tc>
        <w:tc>
          <w:tcPr>
            <w:tcW w:w="70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D1CAA" w:rsidRPr="00A63A63" w:rsidRDefault="006D1CAA" w:rsidP="00B71F62">
            <w:pPr>
              <w:jc w:val="center"/>
            </w:pPr>
            <w:r>
              <w:rPr>
                <w:sz w:val="22"/>
                <w:szCs w:val="22"/>
              </w:rPr>
              <w:t>19.</w:t>
            </w:r>
          </w:p>
        </w:tc>
        <w:tc>
          <w:tcPr>
            <w:tcW w:w="816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D1CAA" w:rsidRPr="001E5D3A" w:rsidRDefault="006D1CAA" w:rsidP="00B71F62">
            <w:r>
              <w:rPr>
                <w:sz w:val="22"/>
                <w:szCs w:val="22"/>
              </w:rPr>
              <w:t>3 – Listening</w:t>
            </w:r>
          </w:p>
        </w:tc>
        <w:tc>
          <w:tcPr>
            <w:tcW w:w="55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6D1CAA" w:rsidRPr="00A63A63" w:rsidRDefault="006D1CAA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  <w:tc>
          <w:tcPr>
            <w:tcW w:w="556" w:type="dxa"/>
            <w:tcBorders>
              <w:top w:val="single" w:sz="12" w:space="0" w:color="auto"/>
            </w:tcBorders>
            <w:vAlign w:val="center"/>
          </w:tcPr>
          <w:p w:rsidR="006D1CAA" w:rsidRPr="00A63A63" w:rsidRDefault="006D1CAA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  <w:tc>
          <w:tcPr>
            <w:tcW w:w="556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6D1CAA" w:rsidRPr="00A63A63" w:rsidRDefault="006D1CAA" w:rsidP="00B71F62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</w:tr>
      <w:tr w:rsidR="006D1CAA" w:rsidRPr="00A63A63" w:rsidTr="00F34959">
        <w:tc>
          <w:tcPr>
            <w:tcW w:w="1915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6D1CAA" w:rsidRPr="00A63A63" w:rsidRDefault="006D1CAA" w:rsidP="00B71F62">
            <w:pPr>
              <w:jc w:val="center"/>
              <w:rPr>
                <w:b/>
              </w:rPr>
            </w:pPr>
          </w:p>
        </w:tc>
        <w:tc>
          <w:tcPr>
            <w:tcW w:w="70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D1CAA" w:rsidRDefault="006D1CAA" w:rsidP="00B71F62">
            <w:pPr>
              <w:jc w:val="center"/>
            </w:pPr>
            <w:r>
              <w:rPr>
                <w:sz w:val="22"/>
                <w:szCs w:val="22"/>
              </w:rPr>
              <w:t>20.</w:t>
            </w:r>
          </w:p>
        </w:tc>
        <w:tc>
          <w:tcPr>
            <w:tcW w:w="816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D1CAA" w:rsidRPr="00A63A63" w:rsidRDefault="006D1CAA" w:rsidP="00B71F62">
            <w:r>
              <w:rPr>
                <w:sz w:val="22"/>
                <w:szCs w:val="22"/>
              </w:rPr>
              <w:t>3 – Vocabulary and Grammar</w:t>
            </w:r>
          </w:p>
        </w:tc>
        <w:tc>
          <w:tcPr>
            <w:tcW w:w="55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6D1CAA" w:rsidRPr="00A63A63" w:rsidRDefault="006D1CAA" w:rsidP="00B71F62">
            <w:pPr>
              <w:jc w:val="center"/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556" w:type="dxa"/>
            <w:tcBorders>
              <w:top w:val="single" w:sz="12" w:space="0" w:color="auto"/>
            </w:tcBorders>
            <w:vAlign w:val="center"/>
          </w:tcPr>
          <w:p w:rsidR="006D1CAA" w:rsidRPr="00A63A63" w:rsidRDefault="006D1CAA" w:rsidP="00B71F62">
            <w:pPr>
              <w:jc w:val="center"/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556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6D1CAA" w:rsidRPr="00A63A63" w:rsidRDefault="006D1CAA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</w:tr>
      <w:tr w:rsidR="006D1CAA" w:rsidRPr="00A63A63" w:rsidTr="00F34959">
        <w:tc>
          <w:tcPr>
            <w:tcW w:w="1915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6D1CAA" w:rsidRPr="00A63A63" w:rsidRDefault="006D1CAA" w:rsidP="00B71F62">
            <w:pPr>
              <w:jc w:val="center"/>
              <w:rPr>
                <w:b/>
              </w:rPr>
            </w:pPr>
          </w:p>
        </w:tc>
        <w:tc>
          <w:tcPr>
            <w:tcW w:w="70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D1CAA" w:rsidRPr="00A63A63" w:rsidRDefault="006D1CAA" w:rsidP="00B71F62">
            <w:pPr>
              <w:jc w:val="center"/>
            </w:pPr>
            <w:r>
              <w:rPr>
                <w:sz w:val="22"/>
                <w:szCs w:val="22"/>
              </w:rPr>
              <w:t>21.</w:t>
            </w:r>
          </w:p>
        </w:tc>
        <w:tc>
          <w:tcPr>
            <w:tcW w:w="816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D1CAA" w:rsidRPr="000B4C68" w:rsidRDefault="006D1CAA" w:rsidP="00B71F62">
            <w:pPr>
              <w:rPr>
                <w:lang w:val="en-US"/>
              </w:rPr>
            </w:pPr>
            <w:r>
              <w:rPr>
                <w:sz w:val="22"/>
                <w:szCs w:val="22"/>
              </w:rPr>
              <w:t>3 – Speaking</w:t>
            </w:r>
          </w:p>
        </w:tc>
        <w:tc>
          <w:tcPr>
            <w:tcW w:w="55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6D1CAA" w:rsidRPr="00A63A63" w:rsidRDefault="006D1CAA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  <w:tc>
          <w:tcPr>
            <w:tcW w:w="556" w:type="dxa"/>
            <w:tcBorders>
              <w:top w:val="single" w:sz="12" w:space="0" w:color="auto"/>
            </w:tcBorders>
            <w:vAlign w:val="center"/>
          </w:tcPr>
          <w:p w:rsidR="006D1CAA" w:rsidRPr="00A63A63" w:rsidRDefault="006D1CAA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  <w:tc>
          <w:tcPr>
            <w:tcW w:w="556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6D1CAA" w:rsidRPr="00A63A63" w:rsidRDefault="006D1CAA" w:rsidP="00B71F62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</w:tr>
      <w:tr w:rsidR="006D1CAA" w:rsidRPr="00A63A63" w:rsidTr="00F34959">
        <w:tc>
          <w:tcPr>
            <w:tcW w:w="1915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6D1CAA" w:rsidRPr="00A63A63" w:rsidRDefault="006D1CAA" w:rsidP="00B71F62">
            <w:pPr>
              <w:jc w:val="center"/>
              <w:rPr>
                <w:b/>
              </w:rPr>
            </w:pPr>
          </w:p>
        </w:tc>
        <w:tc>
          <w:tcPr>
            <w:tcW w:w="70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D1CAA" w:rsidRPr="00A63A63" w:rsidRDefault="006D1CAA" w:rsidP="00B71F62">
            <w:pPr>
              <w:jc w:val="center"/>
            </w:pPr>
            <w:r>
              <w:rPr>
                <w:sz w:val="22"/>
                <w:szCs w:val="22"/>
              </w:rPr>
              <w:t>22.</w:t>
            </w:r>
          </w:p>
        </w:tc>
        <w:tc>
          <w:tcPr>
            <w:tcW w:w="816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D1CAA" w:rsidRPr="00A63A63" w:rsidRDefault="006D1CAA" w:rsidP="00B71F62">
            <w:r>
              <w:rPr>
                <w:sz w:val="22"/>
                <w:szCs w:val="22"/>
              </w:rPr>
              <w:t>Examination practice</w:t>
            </w:r>
          </w:p>
        </w:tc>
        <w:tc>
          <w:tcPr>
            <w:tcW w:w="55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6D1CAA" w:rsidRPr="00A63A63" w:rsidRDefault="006D1CAA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  <w:tc>
          <w:tcPr>
            <w:tcW w:w="556" w:type="dxa"/>
            <w:tcBorders>
              <w:top w:val="single" w:sz="12" w:space="0" w:color="auto"/>
            </w:tcBorders>
            <w:vAlign w:val="center"/>
          </w:tcPr>
          <w:p w:rsidR="006D1CAA" w:rsidRPr="00A63A63" w:rsidRDefault="006D1CAA" w:rsidP="00B71F62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56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6D1CAA" w:rsidRPr="00A63A63" w:rsidRDefault="006D1CAA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</w:tr>
      <w:tr w:rsidR="006D1CAA" w:rsidRPr="00A63A63" w:rsidTr="00F34959">
        <w:tc>
          <w:tcPr>
            <w:tcW w:w="1915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6D1CAA" w:rsidRPr="00A63A63" w:rsidRDefault="006D1CAA" w:rsidP="00B71F62">
            <w:pPr>
              <w:jc w:val="center"/>
              <w:rPr>
                <w:b/>
              </w:rPr>
            </w:pPr>
          </w:p>
        </w:tc>
        <w:tc>
          <w:tcPr>
            <w:tcW w:w="70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D1CAA" w:rsidRPr="00A63A63" w:rsidRDefault="006D1CAA" w:rsidP="00B71F62">
            <w:pPr>
              <w:jc w:val="center"/>
            </w:pPr>
            <w:r>
              <w:rPr>
                <w:sz w:val="22"/>
                <w:szCs w:val="22"/>
              </w:rPr>
              <w:t>23.</w:t>
            </w:r>
          </w:p>
        </w:tc>
        <w:tc>
          <w:tcPr>
            <w:tcW w:w="816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D1CAA" w:rsidRPr="00A63A63" w:rsidRDefault="006D1CAA" w:rsidP="00F34959">
            <w:r>
              <w:rPr>
                <w:sz w:val="22"/>
                <w:szCs w:val="22"/>
              </w:rPr>
              <w:t>A letter to the editor</w:t>
            </w:r>
          </w:p>
        </w:tc>
        <w:tc>
          <w:tcPr>
            <w:tcW w:w="55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6D1CAA" w:rsidRPr="00A63A63" w:rsidRDefault="006D1CAA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  <w:tc>
          <w:tcPr>
            <w:tcW w:w="556" w:type="dxa"/>
            <w:tcBorders>
              <w:top w:val="single" w:sz="12" w:space="0" w:color="auto"/>
            </w:tcBorders>
            <w:vAlign w:val="center"/>
          </w:tcPr>
          <w:p w:rsidR="006D1CAA" w:rsidRPr="00A63A63" w:rsidRDefault="006D1CAA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  <w:tc>
          <w:tcPr>
            <w:tcW w:w="556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6D1CAA" w:rsidRPr="00A63A63" w:rsidRDefault="006D1CAA" w:rsidP="00B71F62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</w:tr>
      <w:tr w:rsidR="006D1CAA" w:rsidRPr="00A63A63" w:rsidTr="00F34959">
        <w:tc>
          <w:tcPr>
            <w:tcW w:w="1915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6D1CAA" w:rsidRPr="00A63A63" w:rsidRDefault="006D1CAA" w:rsidP="00B71F62">
            <w:pPr>
              <w:jc w:val="center"/>
              <w:rPr>
                <w:b/>
              </w:rPr>
            </w:pPr>
          </w:p>
        </w:tc>
        <w:tc>
          <w:tcPr>
            <w:tcW w:w="70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D1CAA" w:rsidRPr="00A63A63" w:rsidRDefault="006D1CAA" w:rsidP="00B71F62">
            <w:pPr>
              <w:jc w:val="center"/>
            </w:pPr>
            <w:r>
              <w:rPr>
                <w:sz w:val="22"/>
                <w:szCs w:val="22"/>
              </w:rPr>
              <w:t>24.</w:t>
            </w:r>
          </w:p>
        </w:tc>
        <w:tc>
          <w:tcPr>
            <w:tcW w:w="816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D1CAA" w:rsidRPr="00E17F87" w:rsidRDefault="006D1CAA" w:rsidP="00B71F62">
            <w:pPr>
              <w:rPr>
                <w:b/>
                <w:color w:val="FF0000"/>
              </w:rPr>
            </w:pPr>
            <w:r w:rsidRPr="00E17F87">
              <w:rPr>
                <w:b/>
                <w:color w:val="FF0000"/>
                <w:sz w:val="22"/>
                <w:szCs w:val="22"/>
              </w:rPr>
              <w:t>Preparation for the First Written Test</w:t>
            </w:r>
          </w:p>
        </w:tc>
        <w:tc>
          <w:tcPr>
            <w:tcW w:w="55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6D1CAA" w:rsidRPr="00A63A63" w:rsidRDefault="006D1CAA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  <w:tc>
          <w:tcPr>
            <w:tcW w:w="556" w:type="dxa"/>
            <w:tcBorders>
              <w:top w:val="single" w:sz="12" w:space="0" w:color="auto"/>
            </w:tcBorders>
            <w:vAlign w:val="center"/>
          </w:tcPr>
          <w:p w:rsidR="006D1CAA" w:rsidRPr="00A63A63" w:rsidRDefault="006D1CAA" w:rsidP="00B71F62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56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6D1CAA" w:rsidRPr="00A63A63" w:rsidRDefault="006D1CAA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</w:tr>
      <w:tr w:rsidR="006D1CAA" w:rsidRPr="00A63A63" w:rsidTr="00F34959">
        <w:tc>
          <w:tcPr>
            <w:tcW w:w="1915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6D1CAA" w:rsidRPr="00A63A63" w:rsidRDefault="006D1CAA" w:rsidP="00B71F62">
            <w:pPr>
              <w:jc w:val="center"/>
              <w:rPr>
                <w:b/>
              </w:rPr>
            </w:pPr>
          </w:p>
        </w:tc>
        <w:tc>
          <w:tcPr>
            <w:tcW w:w="70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D1CAA" w:rsidRPr="008569E3" w:rsidRDefault="006D1CAA" w:rsidP="00B71F62">
            <w:pPr>
              <w:jc w:val="center"/>
              <w:rPr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25.</w:t>
            </w:r>
          </w:p>
        </w:tc>
        <w:tc>
          <w:tcPr>
            <w:tcW w:w="816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D1CAA" w:rsidRPr="00E17F87" w:rsidRDefault="006D1CAA" w:rsidP="00B71F62">
            <w:pPr>
              <w:rPr>
                <w:b/>
                <w:color w:val="FF0000"/>
              </w:rPr>
            </w:pPr>
            <w:r w:rsidRPr="00E17F87">
              <w:rPr>
                <w:b/>
                <w:color w:val="FF0000"/>
                <w:sz w:val="22"/>
                <w:szCs w:val="22"/>
              </w:rPr>
              <w:t>The First Written Test</w:t>
            </w:r>
          </w:p>
        </w:tc>
        <w:tc>
          <w:tcPr>
            <w:tcW w:w="55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6D1CAA" w:rsidRDefault="006D1CAA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  <w:tc>
          <w:tcPr>
            <w:tcW w:w="556" w:type="dxa"/>
            <w:tcBorders>
              <w:top w:val="single" w:sz="12" w:space="0" w:color="auto"/>
            </w:tcBorders>
            <w:vAlign w:val="center"/>
          </w:tcPr>
          <w:p w:rsidR="006D1CAA" w:rsidRDefault="006D1CAA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  <w:tc>
          <w:tcPr>
            <w:tcW w:w="556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6D1CAA" w:rsidRDefault="006D1CAA" w:rsidP="00B71F62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</w:tr>
      <w:tr w:rsidR="006D1CAA" w:rsidRPr="00A63A63" w:rsidTr="00F34959">
        <w:tc>
          <w:tcPr>
            <w:tcW w:w="1915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6D1CAA" w:rsidRPr="00A63A63" w:rsidRDefault="006D1CAA" w:rsidP="00B71F62">
            <w:pPr>
              <w:jc w:val="center"/>
              <w:rPr>
                <w:b/>
              </w:rPr>
            </w:pPr>
          </w:p>
        </w:tc>
        <w:tc>
          <w:tcPr>
            <w:tcW w:w="70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D1CAA" w:rsidRDefault="006D1CAA" w:rsidP="00B71F62">
            <w:pPr>
              <w:jc w:val="center"/>
            </w:pPr>
            <w:r>
              <w:rPr>
                <w:sz w:val="22"/>
                <w:szCs w:val="22"/>
              </w:rPr>
              <w:t>26.</w:t>
            </w:r>
          </w:p>
        </w:tc>
        <w:tc>
          <w:tcPr>
            <w:tcW w:w="816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D1CAA" w:rsidRPr="00E17F87" w:rsidRDefault="006D1CAA" w:rsidP="00B71F62">
            <w:pPr>
              <w:rPr>
                <w:b/>
                <w:color w:val="FF0000"/>
              </w:rPr>
            </w:pPr>
            <w:r w:rsidRPr="00E17F87">
              <w:rPr>
                <w:b/>
                <w:color w:val="FF0000"/>
                <w:sz w:val="22"/>
                <w:szCs w:val="22"/>
              </w:rPr>
              <w:t>Correction of the First Written Test</w:t>
            </w:r>
          </w:p>
        </w:tc>
        <w:tc>
          <w:tcPr>
            <w:tcW w:w="55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6D1CAA" w:rsidRDefault="006D1CAA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  <w:tc>
          <w:tcPr>
            <w:tcW w:w="556" w:type="dxa"/>
            <w:tcBorders>
              <w:top w:val="single" w:sz="12" w:space="0" w:color="auto"/>
            </w:tcBorders>
            <w:vAlign w:val="center"/>
          </w:tcPr>
          <w:p w:rsidR="006D1CAA" w:rsidRDefault="006D1CAA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  <w:tc>
          <w:tcPr>
            <w:tcW w:w="556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6D1CAA" w:rsidRDefault="006D1CAA" w:rsidP="00B71F62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</w:tr>
      <w:tr w:rsidR="006D1CAA" w:rsidRPr="00A63A63" w:rsidTr="00F34959">
        <w:tc>
          <w:tcPr>
            <w:tcW w:w="1915" w:type="dxa"/>
            <w:vMerge w:val="restar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6D1CAA" w:rsidRPr="00A63A63" w:rsidRDefault="006D1CAA" w:rsidP="00B71F62">
            <w:pPr>
              <w:jc w:val="center"/>
              <w:rPr>
                <w:b/>
              </w:rPr>
            </w:pPr>
            <w:r w:rsidRPr="00A63A63">
              <w:rPr>
                <w:b/>
                <w:sz w:val="22"/>
                <w:szCs w:val="22"/>
              </w:rPr>
              <w:t>4.</w:t>
            </w:r>
          </w:p>
          <w:p w:rsidR="006D1CAA" w:rsidRDefault="006D1CAA" w:rsidP="00B71F62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UNIT 4</w:t>
            </w:r>
          </w:p>
          <w:p w:rsidR="006D1CAA" w:rsidRPr="00A63A63" w:rsidRDefault="006D1CAA" w:rsidP="001E5D3A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ADVENTURE</w:t>
            </w:r>
          </w:p>
        </w:tc>
        <w:tc>
          <w:tcPr>
            <w:tcW w:w="70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D1CAA" w:rsidRDefault="006D1CAA" w:rsidP="00B71F62">
            <w:pPr>
              <w:jc w:val="center"/>
            </w:pPr>
            <w:r>
              <w:rPr>
                <w:sz w:val="22"/>
                <w:szCs w:val="22"/>
              </w:rPr>
              <w:t>27.</w:t>
            </w:r>
          </w:p>
        </w:tc>
        <w:tc>
          <w:tcPr>
            <w:tcW w:w="816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D1CAA" w:rsidRPr="00A63A63" w:rsidRDefault="006D1CAA" w:rsidP="00B71F62">
            <w:r>
              <w:rPr>
                <w:sz w:val="22"/>
                <w:szCs w:val="22"/>
              </w:rPr>
              <w:t>4 – Reading</w:t>
            </w:r>
          </w:p>
        </w:tc>
        <w:tc>
          <w:tcPr>
            <w:tcW w:w="55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6D1CAA" w:rsidRPr="00A63A63" w:rsidRDefault="006D1CAA" w:rsidP="00B71F62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56" w:type="dxa"/>
            <w:tcBorders>
              <w:top w:val="single" w:sz="12" w:space="0" w:color="auto"/>
            </w:tcBorders>
            <w:vAlign w:val="center"/>
          </w:tcPr>
          <w:p w:rsidR="006D1CAA" w:rsidRPr="00A63A63" w:rsidRDefault="006D1CAA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  <w:tc>
          <w:tcPr>
            <w:tcW w:w="556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6D1CAA" w:rsidRPr="00A63A63" w:rsidRDefault="006D1CAA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</w:tr>
      <w:tr w:rsidR="006D1CAA" w:rsidRPr="00A63A63" w:rsidTr="00F34959">
        <w:tc>
          <w:tcPr>
            <w:tcW w:w="1915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6D1CAA" w:rsidRPr="00A63A63" w:rsidRDefault="006D1CAA" w:rsidP="00B71F62">
            <w:pPr>
              <w:jc w:val="center"/>
              <w:rPr>
                <w:b/>
              </w:rPr>
            </w:pPr>
          </w:p>
        </w:tc>
        <w:tc>
          <w:tcPr>
            <w:tcW w:w="70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D1CAA" w:rsidRDefault="006D1CAA" w:rsidP="00B71F62">
            <w:pPr>
              <w:jc w:val="center"/>
            </w:pPr>
            <w:r>
              <w:rPr>
                <w:sz w:val="22"/>
                <w:szCs w:val="22"/>
              </w:rPr>
              <w:t>28.</w:t>
            </w:r>
          </w:p>
        </w:tc>
        <w:tc>
          <w:tcPr>
            <w:tcW w:w="816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D1CAA" w:rsidRDefault="006D1CAA" w:rsidP="00B71F62">
            <w:r>
              <w:rPr>
                <w:sz w:val="22"/>
                <w:szCs w:val="22"/>
              </w:rPr>
              <w:t xml:space="preserve">4 – Vocabulary and Grammar </w:t>
            </w:r>
          </w:p>
        </w:tc>
        <w:tc>
          <w:tcPr>
            <w:tcW w:w="55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6D1CAA" w:rsidRPr="00A63A63" w:rsidRDefault="006D1CAA" w:rsidP="00B71F62">
            <w:pPr>
              <w:jc w:val="center"/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556" w:type="dxa"/>
            <w:tcBorders>
              <w:top w:val="single" w:sz="12" w:space="0" w:color="auto"/>
            </w:tcBorders>
            <w:vAlign w:val="center"/>
          </w:tcPr>
          <w:p w:rsidR="006D1CAA" w:rsidRPr="00A63A63" w:rsidRDefault="006D1CAA" w:rsidP="00B71F62">
            <w:pPr>
              <w:jc w:val="center"/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556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6D1CAA" w:rsidRPr="00A63A63" w:rsidRDefault="006D1CAA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</w:tr>
      <w:tr w:rsidR="006D1CAA" w:rsidRPr="00A63A63" w:rsidTr="00F34959">
        <w:tc>
          <w:tcPr>
            <w:tcW w:w="1915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6D1CAA" w:rsidRPr="00A63A63" w:rsidRDefault="006D1CAA" w:rsidP="00B71F62">
            <w:pPr>
              <w:jc w:val="center"/>
              <w:rPr>
                <w:b/>
              </w:rPr>
            </w:pPr>
          </w:p>
        </w:tc>
        <w:tc>
          <w:tcPr>
            <w:tcW w:w="70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D1CAA" w:rsidRDefault="006D1CAA" w:rsidP="00B71F62">
            <w:pPr>
              <w:jc w:val="center"/>
            </w:pPr>
            <w:r>
              <w:rPr>
                <w:sz w:val="22"/>
                <w:szCs w:val="22"/>
              </w:rPr>
              <w:t>29.</w:t>
            </w:r>
          </w:p>
        </w:tc>
        <w:tc>
          <w:tcPr>
            <w:tcW w:w="816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D1CAA" w:rsidRPr="001E5D3A" w:rsidRDefault="006D1CAA" w:rsidP="00B71F62">
            <w:r>
              <w:rPr>
                <w:sz w:val="22"/>
                <w:szCs w:val="22"/>
              </w:rPr>
              <w:t>4 – Listening</w:t>
            </w:r>
          </w:p>
        </w:tc>
        <w:tc>
          <w:tcPr>
            <w:tcW w:w="55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6D1CAA" w:rsidRPr="00A63A63" w:rsidRDefault="006D1CAA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  <w:tc>
          <w:tcPr>
            <w:tcW w:w="556" w:type="dxa"/>
            <w:tcBorders>
              <w:top w:val="single" w:sz="12" w:space="0" w:color="auto"/>
            </w:tcBorders>
            <w:vAlign w:val="center"/>
          </w:tcPr>
          <w:p w:rsidR="006D1CAA" w:rsidRPr="00A63A63" w:rsidRDefault="006D1CAA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  <w:tc>
          <w:tcPr>
            <w:tcW w:w="556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6D1CAA" w:rsidRPr="00A63A63" w:rsidRDefault="006D1CAA" w:rsidP="00B71F62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</w:tr>
      <w:tr w:rsidR="006D1CAA" w:rsidRPr="00A63A63" w:rsidTr="00F34959">
        <w:tc>
          <w:tcPr>
            <w:tcW w:w="1915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6D1CAA" w:rsidRPr="00A63A63" w:rsidRDefault="006D1CAA" w:rsidP="00B71F62">
            <w:pPr>
              <w:jc w:val="center"/>
              <w:rPr>
                <w:b/>
              </w:rPr>
            </w:pPr>
          </w:p>
        </w:tc>
        <w:tc>
          <w:tcPr>
            <w:tcW w:w="70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D1CAA" w:rsidRPr="00A63A63" w:rsidRDefault="006D1CAA" w:rsidP="00B71F62">
            <w:pPr>
              <w:jc w:val="center"/>
            </w:pPr>
            <w:r>
              <w:rPr>
                <w:sz w:val="22"/>
                <w:szCs w:val="22"/>
              </w:rPr>
              <w:t>30.</w:t>
            </w:r>
          </w:p>
        </w:tc>
        <w:tc>
          <w:tcPr>
            <w:tcW w:w="816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D1CAA" w:rsidRPr="00A63A63" w:rsidRDefault="006D1CAA" w:rsidP="00B71F62">
            <w:r>
              <w:rPr>
                <w:sz w:val="22"/>
                <w:szCs w:val="22"/>
              </w:rPr>
              <w:t>4 – Vocabulary and Grammar</w:t>
            </w:r>
          </w:p>
        </w:tc>
        <w:tc>
          <w:tcPr>
            <w:tcW w:w="55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6D1CAA" w:rsidRPr="00A63A63" w:rsidRDefault="006D1CAA" w:rsidP="00B71F62">
            <w:pPr>
              <w:jc w:val="center"/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556" w:type="dxa"/>
            <w:tcBorders>
              <w:top w:val="single" w:sz="12" w:space="0" w:color="auto"/>
            </w:tcBorders>
            <w:vAlign w:val="center"/>
          </w:tcPr>
          <w:p w:rsidR="006D1CAA" w:rsidRPr="00A63A63" w:rsidRDefault="006D1CAA" w:rsidP="00B71F62">
            <w:pPr>
              <w:jc w:val="center"/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556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6D1CAA" w:rsidRPr="00A63A63" w:rsidRDefault="006D1CAA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</w:tr>
      <w:tr w:rsidR="006D1CAA" w:rsidRPr="00A63A63" w:rsidTr="00F34959">
        <w:tc>
          <w:tcPr>
            <w:tcW w:w="1915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6D1CAA" w:rsidRPr="00A63A63" w:rsidRDefault="006D1CAA" w:rsidP="00B71F62">
            <w:pPr>
              <w:jc w:val="center"/>
              <w:rPr>
                <w:b/>
              </w:rPr>
            </w:pPr>
          </w:p>
        </w:tc>
        <w:tc>
          <w:tcPr>
            <w:tcW w:w="70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D1CAA" w:rsidRDefault="006D1CAA" w:rsidP="00B71F62">
            <w:pPr>
              <w:jc w:val="center"/>
            </w:pPr>
            <w:r>
              <w:rPr>
                <w:sz w:val="22"/>
                <w:szCs w:val="22"/>
              </w:rPr>
              <w:t>31.</w:t>
            </w:r>
          </w:p>
        </w:tc>
        <w:tc>
          <w:tcPr>
            <w:tcW w:w="816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D1CAA" w:rsidRPr="000B4C68" w:rsidRDefault="006D1CAA" w:rsidP="00B71F62">
            <w:pPr>
              <w:rPr>
                <w:lang w:val="en-US"/>
              </w:rPr>
            </w:pPr>
            <w:r>
              <w:rPr>
                <w:sz w:val="22"/>
                <w:szCs w:val="22"/>
              </w:rPr>
              <w:t>4 – Speaking</w:t>
            </w:r>
          </w:p>
        </w:tc>
        <w:tc>
          <w:tcPr>
            <w:tcW w:w="55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6D1CAA" w:rsidRPr="00A63A63" w:rsidRDefault="006D1CAA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  <w:tc>
          <w:tcPr>
            <w:tcW w:w="556" w:type="dxa"/>
            <w:tcBorders>
              <w:top w:val="single" w:sz="12" w:space="0" w:color="auto"/>
            </w:tcBorders>
            <w:vAlign w:val="center"/>
          </w:tcPr>
          <w:p w:rsidR="006D1CAA" w:rsidRPr="00A63A63" w:rsidRDefault="006D1CAA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  <w:tc>
          <w:tcPr>
            <w:tcW w:w="556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6D1CAA" w:rsidRPr="00A63A63" w:rsidRDefault="006D1CAA" w:rsidP="00B71F62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</w:tr>
      <w:tr w:rsidR="006D1CAA" w:rsidRPr="00A63A63" w:rsidTr="00F34959">
        <w:tc>
          <w:tcPr>
            <w:tcW w:w="1915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6D1CAA" w:rsidRPr="00A63A63" w:rsidRDefault="006D1CAA" w:rsidP="00B71F62">
            <w:pPr>
              <w:jc w:val="center"/>
              <w:rPr>
                <w:b/>
              </w:rPr>
            </w:pPr>
          </w:p>
        </w:tc>
        <w:tc>
          <w:tcPr>
            <w:tcW w:w="70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D1CAA" w:rsidRDefault="006D1CAA" w:rsidP="00B71F62">
            <w:pPr>
              <w:jc w:val="center"/>
            </w:pPr>
            <w:r>
              <w:rPr>
                <w:sz w:val="22"/>
                <w:szCs w:val="22"/>
              </w:rPr>
              <w:t>32.</w:t>
            </w:r>
          </w:p>
        </w:tc>
        <w:tc>
          <w:tcPr>
            <w:tcW w:w="816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D1CAA" w:rsidRPr="00A63A63" w:rsidRDefault="006D1CAA" w:rsidP="00B71F62">
            <w:r>
              <w:rPr>
                <w:sz w:val="22"/>
                <w:szCs w:val="22"/>
              </w:rPr>
              <w:t>Examination practice</w:t>
            </w:r>
          </w:p>
        </w:tc>
        <w:tc>
          <w:tcPr>
            <w:tcW w:w="55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6D1CAA" w:rsidRPr="00A63A63" w:rsidRDefault="006D1CAA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  <w:tc>
          <w:tcPr>
            <w:tcW w:w="556" w:type="dxa"/>
            <w:tcBorders>
              <w:top w:val="single" w:sz="12" w:space="0" w:color="auto"/>
            </w:tcBorders>
            <w:vAlign w:val="center"/>
          </w:tcPr>
          <w:p w:rsidR="006D1CAA" w:rsidRPr="00A63A63" w:rsidRDefault="006D1CAA" w:rsidP="00B71F62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56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6D1CAA" w:rsidRPr="00A63A63" w:rsidRDefault="006D1CAA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</w:tr>
      <w:tr w:rsidR="006D1CAA" w:rsidRPr="00A63A63" w:rsidTr="00F34959">
        <w:tc>
          <w:tcPr>
            <w:tcW w:w="1915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D1CAA" w:rsidRPr="00A63A63" w:rsidRDefault="006D1CAA" w:rsidP="00B71F62"/>
        </w:tc>
        <w:tc>
          <w:tcPr>
            <w:tcW w:w="70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6D1CAA" w:rsidRPr="00A63A63" w:rsidRDefault="006D1CAA" w:rsidP="00B71F62">
            <w:pPr>
              <w:jc w:val="center"/>
            </w:pPr>
            <w:r>
              <w:rPr>
                <w:sz w:val="22"/>
                <w:szCs w:val="22"/>
              </w:rPr>
              <w:t>33.</w:t>
            </w:r>
          </w:p>
        </w:tc>
        <w:tc>
          <w:tcPr>
            <w:tcW w:w="8169" w:type="dxa"/>
            <w:tcBorders>
              <w:left w:val="single" w:sz="12" w:space="0" w:color="auto"/>
              <w:right w:val="single" w:sz="12" w:space="0" w:color="auto"/>
            </w:tcBorders>
          </w:tcPr>
          <w:p w:rsidR="006D1CAA" w:rsidRPr="00A63A63" w:rsidRDefault="006D1CAA" w:rsidP="00F34959">
            <w:r>
              <w:rPr>
                <w:sz w:val="22"/>
                <w:szCs w:val="22"/>
              </w:rPr>
              <w:t xml:space="preserve">A story </w:t>
            </w:r>
          </w:p>
        </w:tc>
        <w:tc>
          <w:tcPr>
            <w:tcW w:w="556" w:type="dxa"/>
            <w:tcBorders>
              <w:left w:val="single" w:sz="12" w:space="0" w:color="auto"/>
            </w:tcBorders>
            <w:vAlign w:val="center"/>
          </w:tcPr>
          <w:p w:rsidR="006D1CAA" w:rsidRPr="00A63A63" w:rsidRDefault="006D1CAA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  <w:tc>
          <w:tcPr>
            <w:tcW w:w="556" w:type="dxa"/>
            <w:vAlign w:val="center"/>
          </w:tcPr>
          <w:p w:rsidR="006D1CAA" w:rsidRPr="00A63A63" w:rsidRDefault="006D1CAA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  <w:tc>
          <w:tcPr>
            <w:tcW w:w="556" w:type="dxa"/>
            <w:tcBorders>
              <w:right w:val="single" w:sz="12" w:space="0" w:color="auto"/>
            </w:tcBorders>
            <w:vAlign w:val="center"/>
          </w:tcPr>
          <w:p w:rsidR="006D1CAA" w:rsidRPr="00A63A63" w:rsidRDefault="006D1CAA" w:rsidP="00B71F62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</w:tr>
      <w:tr w:rsidR="006D1CAA" w:rsidRPr="00A63A63" w:rsidTr="00F34959">
        <w:tc>
          <w:tcPr>
            <w:tcW w:w="1915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D1CAA" w:rsidRPr="00A63A63" w:rsidRDefault="006D1CAA" w:rsidP="00C1237A">
            <w:pPr>
              <w:jc w:val="center"/>
            </w:pPr>
          </w:p>
        </w:tc>
        <w:tc>
          <w:tcPr>
            <w:tcW w:w="70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6D1CAA" w:rsidRPr="00A63A63" w:rsidRDefault="006D1CAA" w:rsidP="00B71F62">
            <w:pPr>
              <w:jc w:val="center"/>
            </w:pPr>
            <w:r>
              <w:rPr>
                <w:sz w:val="22"/>
                <w:szCs w:val="22"/>
              </w:rPr>
              <w:t>34.</w:t>
            </w:r>
          </w:p>
        </w:tc>
        <w:tc>
          <w:tcPr>
            <w:tcW w:w="8169" w:type="dxa"/>
            <w:tcBorders>
              <w:left w:val="single" w:sz="12" w:space="0" w:color="auto"/>
              <w:right w:val="single" w:sz="12" w:space="0" w:color="auto"/>
            </w:tcBorders>
          </w:tcPr>
          <w:p w:rsidR="006D1CAA" w:rsidRDefault="006D1CAA" w:rsidP="00B71F62">
            <w:r>
              <w:rPr>
                <w:sz w:val="22"/>
                <w:szCs w:val="22"/>
              </w:rPr>
              <w:t>Round up 2</w:t>
            </w:r>
          </w:p>
        </w:tc>
        <w:tc>
          <w:tcPr>
            <w:tcW w:w="556" w:type="dxa"/>
            <w:tcBorders>
              <w:left w:val="single" w:sz="12" w:space="0" w:color="auto"/>
            </w:tcBorders>
            <w:vAlign w:val="center"/>
          </w:tcPr>
          <w:p w:rsidR="006D1CAA" w:rsidRPr="00A63A63" w:rsidRDefault="006D1CAA" w:rsidP="00B71F62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56" w:type="dxa"/>
            <w:vAlign w:val="center"/>
          </w:tcPr>
          <w:p w:rsidR="006D1CAA" w:rsidRPr="00A63A63" w:rsidRDefault="006D1CAA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  <w:tc>
          <w:tcPr>
            <w:tcW w:w="556" w:type="dxa"/>
            <w:tcBorders>
              <w:right w:val="single" w:sz="12" w:space="0" w:color="auto"/>
            </w:tcBorders>
            <w:vAlign w:val="center"/>
          </w:tcPr>
          <w:p w:rsidR="006D1CAA" w:rsidRPr="00A63A63" w:rsidRDefault="006D1CAA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</w:tr>
      <w:tr w:rsidR="006D1CAA" w:rsidRPr="00A63A63" w:rsidTr="00F34959">
        <w:tc>
          <w:tcPr>
            <w:tcW w:w="1915" w:type="dxa"/>
            <w:vMerge w:val="restart"/>
            <w:tcBorders>
              <w:left w:val="single" w:sz="12" w:space="0" w:color="auto"/>
              <w:right w:val="single" w:sz="12" w:space="0" w:color="auto"/>
            </w:tcBorders>
          </w:tcPr>
          <w:p w:rsidR="006D1CAA" w:rsidRDefault="006D1CAA" w:rsidP="00EC199F">
            <w:pPr>
              <w:jc w:val="center"/>
              <w:rPr>
                <w:b/>
              </w:rPr>
            </w:pPr>
          </w:p>
          <w:p w:rsidR="006D1CAA" w:rsidRDefault="006D1CAA" w:rsidP="00EC199F">
            <w:pPr>
              <w:jc w:val="center"/>
              <w:rPr>
                <w:b/>
              </w:rPr>
            </w:pPr>
          </w:p>
          <w:p w:rsidR="006D1CAA" w:rsidRPr="00A63A63" w:rsidRDefault="006D1CAA" w:rsidP="00EC199F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5</w:t>
            </w:r>
            <w:r w:rsidRPr="00A63A63">
              <w:rPr>
                <w:b/>
                <w:sz w:val="22"/>
                <w:szCs w:val="22"/>
              </w:rPr>
              <w:t>.</w:t>
            </w:r>
          </w:p>
          <w:p w:rsidR="006D1CAA" w:rsidRDefault="006D1CAA" w:rsidP="00EC199F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UNIT 5</w:t>
            </w:r>
          </w:p>
          <w:p w:rsidR="006D1CAA" w:rsidRPr="00A63A63" w:rsidRDefault="006D1CAA" w:rsidP="00EC199F">
            <w:pPr>
              <w:jc w:val="center"/>
            </w:pPr>
            <w:r>
              <w:rPr>
                <w:b/>
                <w:sz w:val="22"/>
                <w:szCs w:val="22"/>
              </w:rPr>
              <w:t>LIFESTYLE</w:t>
            </w:r>
          </w:p>
        </w:tc>
        <w:tc>
          <w:tcPr>
            <w:tcW w:w="70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6D1CAA" w:rsidRPr="00A63A63" w:rsidRDefault="006D1CAA" w:rsidP="00B71F62">
            <w:pPr>
              <w:jc w:val="center"/>
            </w:pPr>
            <w:r>
              <w:rPr>
                <w:sz w:val="22"/>
                <w:szCs w:val="22"/>
              </w:rPr>
              <w:t>35.</w:t>
            </w:r>
          </w:p>
        </w:tc>
        <w:tc>
          <w:tcPr>
            <w:tcW w:w="8169" w:type="dxa"/>
            <w:tcBorders>
              <w:left w:val="single" w:sz="12" w:space="0" w:color="auto"/>
              <w:right w:val="single" w:sz="12" w:space="0" w:color="auto"/>
            </w:tcBorders>
          </w:tcPr>
          <w:p w:rsidR="006D1CAA" w:rsidRPr="00A63A63" w:rsidRDefault="006D1CAA" w:rsidP="00B71F62">
            <w:r>
              <w:rPr>
                <w:sz w:val="22"/>
                <w:szCs w:val="22"/>
              </w:rPr>
              <w:t>5 – Reading</w:t>
            </w:r>
          </w:p>
        </w:tc>
        <w:tc>
          <w:tcPr>
            <w:tcW w:w="556" w:type="dxa"/>
            <w:tcBorders>
              <w:left w:val="single" w:sz="12" w:space="0" w:color="auto"/>
            </w:tcBorders>
            <w:vAlign w:val="center"/>
          </w:tcPr>
          <w:p w:rsidR="006D1CAA" w:rsidRPr="00A63A63" w:rsidRDefault="006D1CAA" w:rsidP="00B71F62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56" w:type="dxa"/>
            <w:vAlign w:val="center"/>
          </w:tcPr>
          <w:p w:rsidR="006D1CAA" w:rsidRPr="00A63A63" w:rsidRDefault="006D1CAA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  <w:tc>
          <w:tcPr>
            <w:tcW w:w="556" w:type="dxa"/>
            <w:tcBorders>
              <w:right w:val="single" w:sz="12" w:space="0" w:color="auto"/>
            </w:tcBorders>
            <w:vAlign w:val="center"/>
          </w:tcPr>
          <w:p w:rsidR="006D1CAA" w:rsidRPr="00A63A63" w:rsidRDefault="006D1CAA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</w:tr>
      <w:tr w:rsidR="006D1CAA" w:rsidRPr="00A63A63" w:rsidTr="00F34959">
        <w:tc>
          <w:tcPr>
            <w:tcW w:w="1915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D1CAA" w:rsidRPr="00A63A63" w:rsidRDefault="006D1CAA" w:rsidP="00C1237A">
            <w:pPr>
              <w:jc w:val="center"/>
            </w:pPr>
          </w:p>
        </w:tc>
        <w:tc>
          <w:tcPr>
            <w:tcW w:w="70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6D1CAA" w:rsidRPr="00A63A63" w:rsidRDefault="006D1CAA" w:rsidP="00B71F62">
            <w:pPr>
              <w:jc w:val="center"/>
            </w:pPr>
            <w:r>
              <w:rPr>
                <w:sz w:val="22"/>
                <w:szCs w:val="22"/>
              </w:rPr>
              <w:t>36.</w:t>
            </w:r>
          </w:p>
        </w:tc>
        <w:tc>
          <w:tcPr>
            <w:tcW w:w="8169" w:type="dxa"/>
            <w:tcBorders>
              <w:left w:val="single" w:sz="12" w:space="0" w:color="auto"/>
              <w:right w:val="single" w:sz="12" w:space="0" w:color="auto"/>
            </w:tcBorders>
          </w:tcPr>
          <w:p w:rsidR="006D1CAA" w:rsidRDefault="006D1CAA" w:rsidP="00B71F62">
            <w:r>
              <w:rPr>
                <w:sz w:val="22"/>
                <w:szCs w:val="22"/>
              </w:rPr>
              <w:t xml:space="preserve">5 – Vocabulary and Grammar </w:t>
            </w:r>
          </w:p>
        </w:tc>
        <w:tc>
          <w:tcPr>
            <w:tcW w:w="556" w:type="dxa"/>
            <w:tcBorders>
              <w:left w:val="single" w:sz="12" w:space="0" w:color="auto"/>
            </w:tcBorders>
            <w:vAlign w:val="center"/>
          </w:tcPr>
          <w:p w:rsidR="006D1CAA" w:rsidRPr="00A63A63" w:rsidRDefault="006D1CAA" w:rsidP="00B71F62">
            <w:pPr>
              <w:jc w:val="center"/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556" w:type="dxa"/>
            <w:vAlign w:val="center"/>
          </w:tcPr>
          <w:p w:rsidR="006D1CAA" w:rsidRPr="00A63A63" w:rsidRDefault="006D1CAA" w:rsidP="00B71F62">
            <w:pPr>
              <w:jc w:val="center"/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556" w:type="dxa"/>
            <w:tcBorders>
              <w:right w:val="single" w:sz="12" w:space="0" w:color="auto"/>
            </w:tcBorders>
            <w:vAlign w:val="center"/>
          </w:tcPr>
          <w:p w:rsidR="006D1CAA" w:rsidRPr="00A63A63" w:rsidRDefault="006D1CAA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</w:tr>
      <w:tr w:rsidR="006D1CAA" w:rsidRPr="00A63A63" w:rsidTr="00F34959">
        <w:tc>
          <w:tcPr>
            <w:tcW w:w="1915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D1CAA" w:rsidRPr="00A63A63" w:rsidRDefault="006D1CAA" w:rsidP="00C1237A">
            <w:pPr>
              <w:jc w:val="center"/>
            </w:pPr>
          </w:p>
        </w:tc>
        <w:tc>
          <w:tcPr>
            <w:tcW w:w="70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6D1CAA" w:rsidRPr="00A63A63" w:rsidRDefault="006D1CAA" w:rsidP="00B71F62">
            <w:pPr>
              <w:jc w:val="center"/>
            </w:pPr>
            <w:r>
              <w:rPr>
                <w:sz w:val="22"/>
                <w:szCs w:val="22"/>
              </w:rPr>
              <w:t>37.</w:t>
            </w:r>
          </w:p>
        </w:tc>
        <w:tc>
          <w:tcPr>
            <w:tcW w:w="8169" w:type="dxa"/>
            <w:tcBorders>
              <w:left w:val="single" w:sz="12" w:space="0" w:color="auto"/>
              <w:right w:val="single" w:sz="12" w:space="0" w:color="auto"/>
            </w:tcBorders>
          </w:tcPr>
          <w:p w:rsidR="006D1CAA" w:rsidRPr="001E5D3A" w:rsidRDefault="006D1CAA" w:rsidP="00B71F62">
            <w:r>
              <w:rPr>
                <w:sz w:val="22"/>
                <w:szCs w:val="22"/>
              </w:rPr>
              <w:t>5 – Listening</w:t>
            </w:r>
          </w:p>
        </w:tc>
        <w:tc>
          <w:tcPr>
            <w:tcW w:w="556" w:type="dxa"/>
            <w:tcBorders>
              <w:left w:val="single" w:sz="12" w:space="0" w:color="auto"/>
            </w:tcBorders>
            <w:vAlign w:val="center"/>
          </w:tcPr>
          <w:p w:rsidR="006D1CAA" w:rsidRPr="00A63A63" w:rsidRDefault="006D1CAA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  <w:tc>
          <w:tcPr>
            <w:tcW w:w="556" w:type="dxa"/>
            <w:vAlign w:val="center"/>
          </w:tcPr>
          <w:p w:rsidR="006D1CAA" w:rsidRPr="00A63A63" w:rsidRDefault="006D1CAA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  <w:tc>
          <w:tcPr>
            <w:tcW w:w="556" w:type="dxa"/>
            <w:tcBorders>
              <w:right w:val="single" w:sz="12" w:space="0" w:color="auto"/>
            </w:tcBorders>
            <w:vAlign w:val="center"/>
          </w:tcPr>
          <w:p w:rsidR="006D1CAA" w:rsidRPr="00A63A63" w:rsidRDefault="006D1CAA" w:rsidP="00B71F62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</w:tr>
      <w:tr w:rsidR="006D1CAA" w:rsidRPr="00A63A63" w:rsidTr="00F34959">
        <w:tc>
          <w:tcPr>
            <w:tcW w:w="1915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D1CAA" w:rsidRPr="00A63A63" w:rsidRDefault="006D1CAA" w:rsidP="00C1237A">
            <w:pPr>
              <w:jc w:val="center"/>
            </w:pPr>
          </w:p>
        </w:tc>
        <w:tc>
          <w:tcPr>
            <w:tcW w:w="706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D1CAA" w:rsidRDefault="006D1CAA" w:rsidP="00B71F62">
            <w:pPr>
              <w:jc w:val="center"/>
            </w:pPr>
            <w:r>
              <w:rPr>
                <w:sz w:val="22"/>
                <w:szCs w:val="22"/>
              </w:rPr>
              <w:t>38.</w:t>
            </w:r>
          </w:p>
        </w:tc>
        <w:tc>
          <w:tcPr>
            <w:tcW w:w="8169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D1CAA" w:rsidRPr="00A63A63" w:rsidRDefault="006D1CAA" w:rsidP="00B71F62">
            <w:r>
              <w:rPr>
                <w:sz w:val="22"/>
                <w:szCs w:val="22"/>
              </w:rPr>
              <w:t>5 – Vocabulary and Grammar</w:t>
            </w:r>
          </w:p>
        </w:tc>
        <w:tc>
          <w:tcPr>
            <w:tcW w:w="556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6D1CAA" w:rsidRPr="00A63A63" w:rsidRDefault="006D1CAA" w:rsidP="00B71F62">
            <w:pPr>
              <w:jc w:val="center"/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556" w:type="dxa"/>
            <w:tcBorders>
              <w:bottom w:val="single" w:sz="12" w:space="0" w:color="auto"/>
            </w:tcBorders>
            <w:vAlign w:val="center"/>
          </w:tcPr>
          <w:p w:rsidR="006D1CAA" w:rsidRPr="00A63A63" w:rsidRDefault="006D1CAA" w:rsidP="00B71F62">
            <w:pPr>
              <w:jc w:val="center"/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556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6D1CAA" w:rsidRPr="00A63A63" w:rsidRDefault="006D1CAA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</w:tr>
      <w:tr w:rsidR="006D1CAA" w:rsidRPr="00A63A63" w:rsidTr="00F34959">
        <w:tc>
          <w:tcPr>
            <w:tcW w:w="1915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D1CAA" w:rsidRPr="00A63A63" w:rsidRDefault="006D1CAA" w:rsidP="00C1237A">
            <w:pPr>
              <w:jc w:val="center"/>
            </w:pPr>
          </w:p>
        </w:tc>
        <w:tc>
          <w:tcPr>
            <w:tcW w:w="706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D1CAA" w:rsidRPr="00A63A63" w:rsidRDefault="006D1CAA" w:rsidP="00B71F62">
            <w:pPr>
              <w:jc w:val="center"/>
            </w:pPr>
            <w:r>
              <w:rPr>
                <w:sz w:val="22"/>
                <w:szCs w:val="22"/>
              </w:rPr>
              <w:t>39.</w:t>
            </w:r>
          </w:p>
        </w:tc>
        <w:tc>
          <w:tcPr>
            <w:tcW w:w="8169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D1CAA" w:rsidRPr="000B4C68" w:rsidRDefault="006D1CAA" w:rsidP="00B71F62">
            <w:pPr>
              <w:rPr>
                <w:lang w:val="en-US"/>
              </w:rPr>
            </w:pPr>
            <w:r>
              <w:rPr>
                <w:sz w:val="22"/>
                <w:szCs w:val="22"/>
              </w:rPr>
              <w:t>5 – Speaking</w:t>
            </w:r>
          </w:p>
        </w:tc>
        <w:tc>
          <w:tcPr>
            <w:tcW w:w="556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6D1CAA" w:rsidRPr="00A63A63" w:rsidRDefault="006D1CAA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  <w:tc>
          <w:tcPr>
            <w:tcW w:w="556" w:type="dxa"/>
            <w:tcBorders>
              <w:bottom w:val="single" w:sz="12" w:space="0" w:color="auto"/>
            </w:tcBorders>
            <w:vAlign w:val="center"/>
          </w:tcPr>
          <w:p w:rsidR="006D1CAA" w:rsidRPr="00A63A63" w:rsidRDefault="006D1CAA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  <w:tc>
          <w:tcPr>
            <w:tcW w:w="556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6D1CAA" w:rsidRPr="00A63A63" w:rsidRDefault="006D1CAA" w:rsidP="00B71F62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</w:tr>
      <w:tr w:rsidR="006D1CAA" w:rsidRPr="00A63A63" w:rsidTr="00F34959">
        <w:tc>
          <w:tcPr>
            <w:tcW w:w="1915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6D1CAA" w:rsidRPr="00A63A63" w:rsidRDefault="006D1CAA" w:rsidP="00C1237A">
            <w:pPr>
              <w:jc w:val="center"/>
            </w:pPr>
          </w:p>
        </w:tc>
        <w:tc>
          <w:tcPr>
            <w:tcW w:w="70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D1CAA" w:rsidRPr="00A63A63" w:rsidRDefault="006D1CAA" w:rsidP="00B71F62">
            <w:pPr>
              <w:jc w:val="center"/>
            </w:pPr>
            <w:r>
              <w:rPr>
                <w:sz w:val="22"/>
                <w:szCs w:val="22"/>
              </w:rPr>
              <w:t>40.</w:t>
            </w:r>
          </w:p>
        </w:tc>
        <w:tc>
          <w:tcPr>
            <w:tcW w:w="816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D1CAA" w:rsidRPr="00A63A63" w:rsidRDefault="006D1CAA" w:rsidP="00B71F62">
            <w:r>
              <w:rPr>
                <w:sz w:val="22"/>
                <w:szCs w:val="22"/>
              </w:rPr>
              <w:t>Examination practice</w:t>
            </w:r>
          </w:p>
        </w:tc>
        <w:tc>
          <w:tcPr>
            <w:tcW w:w="55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6D1CAA" w:rsidRPr="00A63A63" w:rsidRDefault="006D1CAA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  <w:tc>
          <w:tcPr>
            <w:tcW w:w="556" w:type="dxa"/>
            <w:tcBorders>
              <w:top w:val="single" w:sz="12" w:space="0" w:color="auto"/>
            </w:tcBorders>
            <w:vAlign w:val="center"/>
          </w:tcPr>
          <w:p w:rsidR="006D1CAA" w:rsidRPr="00A63A63" w:rsidRDefault="006D1CAA" w:rsidP="00B71F62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56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6D1CAA" w:rsidRPr="00A63A63" w:rsidRDefault="006D1CAA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</w:tr>
      <w:tr w:rsidR="006D1CAA" w:rsidRPr="00A63A63" w:rsidTr="00F34959">
        <w:tc>
          <w:tcPr>
            <w:tcW w:w="1915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D1CAA" w:rsidRPr="00A63A63" w:rsidRDefault="006D1CAA" w:rsidP="00B71F62"/>
        </w:tc>
        <w:tc>
          <w:tcPr>
            <w:tcW w:w="70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6D1CAA" w:rsidRPr="00A63A63" w:rsidRDefault="006D1CAA" w:rsidP="00B71F62">
            <w:pPr>
              <w:jc w:val="center"/>
            </w:pPr>
            <w:r>
              <w:rPr>
                <w:sz w:val="22"/>
                <w:szCs w:val="22"/>
              </w:rPr>
              <w:t>41.</w:t>
            </w:r>
          </w:p>
        </w:tc>
        <w:tc>
          <w:tcPr>
            <w:tcW w:w="8169" w:type="dxa"/>
            <w:tcBorders>
              <w:left w:val="single" w:sz="12" w:space="0" w:color="auto"/>
              <w:right w:val="single" w:sz="12" w:space="0" w:color="auto"/>
            </w:tcBorders>
          </w:tcPr>
          <w:p w:rsidR="006D1CAA" w:rsidRPr="00A63A63" w:rsidRDefault="006D1CAA" w:rsidP="00B71F62">
            <w:r>
              <w:rPr>
                <w:sz w:val="22"/>
                <w:szCs w:val="22"/>
              </w:rPr>
              <w:t>A Semi-formal letter based on prompts</w:t>
            </w:r>
          </w:p>
        </w:tc>
        <w:tc>
          <w:tcPr>
            <w:tcW w:w="556" w:type="dxa"/>
            <w:tcBorders>
              <w:left w:val="single" w:sz="12" w:space="0" w:color="auto"/>
            </w:tcBorders>
            <w:vAlign w:val="center"/>
          </w:tcPr>
          <w:p w:rsidR="006D1CAA" w:rsidRPr="00A63A63" w:rsidRDefault="006D1CAA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  <w:tc>
          <w:tcPr>
            <w:tcW w:w="556" w:type="dxa"/>
            <w:vAlign w:val="center"/>
          </w:tcPr>
          <w:p w:rsidR="006D1CAA" w:rsidRPr="00A63A63" w:rsidRDefault="006D1CAA" w:rsidP="00B71F62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56" w:type="dxa"/>
            <w:tcBorders>
              <w:right w:val="single" w:sz="12" w:space="0" w:color="auto"/>
            </w:tcBorders>
            <w:vAlign w:val="center"/>
          </w:tcPr>
          <w:p w:rsidR="006D1CAA" w:rsidRPr="00A63A63" w:rsidRDefault="006D1CAA" w:rsidP="00B71F62">
            <w:pPr>
              <w:jc w:val="center"/>
            </w:pPr>
            <w:r w:rsidRPr="00A63A63">
              <w:rPr>
                <w:sz w:val="22"/>
                <w:szCs w:val="22"/>
              </w:rPr>
              <w:t>/</w:t>
            </w:r>
          </w:p>
        </w:tc>
      </w:tr>
      <w:tr w:rsidR="006D1CAA" w:rsidRPr="00A63A63" w:rsidTr="00F34959">
        <w:tc>
          <w:tcPr>
            <w:tcW w:w="1915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D1CAA" w:rsidRPr="00A63A63" w:rsidRDefault="006D1CAA" w:rsidP="00B71F62"/>
        </w:tc>
        <w:tc>
          <w:tcPr>
            <w:tcW w:w="70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6D1CAA" w:rsidRPr="00A63A63" w:rsidRDefault="006D1CAA" w:rsidP="00B71F62">
            <w:pPr>
              <w:jc w:val="center"/>
            </w:pPr>
            <w:r>
              <w:rPr>
                <w:sz w:val="22"/>
                <w:szCs w:val="22"/>
              </w:rPr>
              <w:t>42.</w:t>
            </w:r>
          </w:p>
        </w:tc>
        <w:tc>
          <w:tcPr>
            <w:tcW w:w="8169" w:type="dxa"/>
            <w:tcBorders>
              <w:left w:val="single" w:sz="12" w:space="0" w:color="auto"/>
              <w:right w:val="single" w:sz="12" w:space="0" w:color="auto"/>
            </w:tcBorders>
          </w:tcPr>
          <w:p w:rsidR="006D1CAA" w:rsidRPr="00A63A63" w:rsidRDefault="006D1CAA" w:rsidP="00B71F62">
            <w:r>
              <w:rPr>
                <w:sz w:val="22"/>
                <w:szCs w:val="22"/>
              </w:rPr>
              <w:t>Test 2</w:t>
            </w:r>
          </w:p>
        </w:tc>
        <w:tc>
          <w:tcPr>
            <w:tcW w:w="556" w:type="dxa"/>
            <w:tcBorders>
              <w:left w:val="single" w:sz="12" w:space="0" w:color="auto"/>
            </w:tcBorders>
            <w:vAlign w:val="center"/>
          </w:tcPr>
          <w:p w:rsidR="006D1CAA" w:rsidRPr="00A63A63" w:rsidRDefault="006D1CAA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  <w:tc>
          <w:tcPr>
            <w:tcW w:w="556" w:type="dxa"/>
            <w:vAlign w:val="center"/>
          </w:tcPr>
          <w:p w:rsidR="006D1CAA" w:rsidRPr="00A63A63" w:rsidRDefault="006D1CAA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  <w:tc>
          <w:tcPr>
            <w:tcW w:w="556" w:type="dxa"/>
            <w:tcBorders>
              <w:right w:val="single" w:sz="12" w:space="0" w:color="auto"/>
            </w:tcBorders>
            <w:vAlign w:val="center"/>
          </w:tcPr>
          <w:p w:rsidR="006D1CAA" w:rsidRPr="00A63A63" w:rsidRDefault="006D1CAA" w:rsidP="00B71F62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</w:tr>
      <w:tr w:rsidR="006D1CAA" w:rsidRPr="00A63A63" w:rsidTr="00F34959">
        <w:tc>
          <w:tcPr>
            <w:tcW w:w="1915" w:type="dxa"/>
            <w:vMerge w:val="restart"/>
            <w:tcBorders>
              <w:left w:val="single" w:sz="12" w:space="0" w:color="auto"/>
              <w:right w:val="single" w:sz="12" w:space="0" w:color="auto"/>
            </w:tcBorders>
          </w:tcPr>
          <w:p w:rsidR="006D1CAA" w:rsidRDefault="006D1CAA" w:rsidP="00EC199F">
            <w:pPr>
              <w:jc w:val="center"/>
              <w:rPr>
                <w:b/>
                <w:sz w:val="20"/>
                <w:szCs w:val="20"/>
              </w:rPr>
            </w:pPr>
          </w:p>
          <w:p w:rsidR="006D1CAA" w:rsidRDefault="006D1CAA" w:rsidP="00EC199F">
            <w:pPr>
              <w:jc w:val="center"/>
              <w:rPr>
                <w:b/>
                <w:sz w:val="20"/>
                <w:szCs w:val="20"/>
              </w:rPr>
            </w:pPr>
          </w:p>
          <w:p w:rsidR="006D1CAA" w:rsidRDefault="006D1CAA" w:rsidP="00EC199F">
            <w:pPr>
              <w:jc w:val="center"/>
              <w:rPr>
                <w:b/>
                <w:sz w:val="20"/>
                <w:szCs w:val="20"/>
              </w:rPr>
            </w:pPr>
          </w:p>
          <w:p w:rsidR="006D1CAA" w:rsidRPr="00A63A63" w:rsidRDefault="006D1CAA" w:rsidP="00EC199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  <w:r w:rsidRPr="00A63A63">
              <w:rPr>
                <w:b/>
                <w:sz w:val="20"/>
                <w:szCs w:val="20"/>
              </w:rPr>
              <w:t>.</w:t>
            </w:r>
          </w:p>
          <w:p w:rsidR="006D1CAA" w:rsidRDefault="006D1CAA" w:rsidP="00EC199F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UNIT 6</w:t>
            </w:r>
          </w:p>
          <w:p w:rsidR="006D1CAA" w:rsidRPr="00A63A63" w:rsidRDefault="006D1CAA" w:rsidP="00EC199F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THE ENVIRONMENT</w:t>
            </w:r>
          </w:p>
          <w:p w:rsidR="006D1CAA" w:rsidRPr="00A63A63" w:rsidRDefault="006D1CAA" w:rsidP="00B71F62"/>
        </w:tc>
        <w:tc>
          <w:tcPr>
            <w:tcW w:w="70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6D1CAA" w:rsidRPr="00A63A63" w:rsidRDefault="006D1CAA" w:rsidP="00B71F62">
            <w:pPr>
              <w:jc w:val="center"/>
            </w:pPr>
            <w:r>
              <w:rPr>
                <w:sz w:val="22"/>
                <w:szCs w:val="22"/>
              </w:rPr>
              <w:t>43.</w:t>
            </w:r>
          </w:p>
        </w:tc>
        <w:tc>
          <w:tcPr>
            <w:tcW w:w="8169" w:type="dxa"/>
            <w:tcBorders>
              <w:left w:val="single" w:sz="12" w:space="0" w:color="auto"/>
              <w:right w:val="single" w:sz="12" w:space="0" w:color="auto"/>
            </w:tcBorders>
          </w:tcPr>
          <w:p w:rsidR="006D1CAA" w:rsidRPr="00A63A63" w:rsidRDefault="006D1CAA" w:rsidP="00B71F62">
            <w:r>
              <w:rPr>
                <w:sz w:val="22"/>
                <w:szCs w:val="22"/>
              </w:rPr>
              <w:t>6 – Reading</w:t>
            </w:r>
          </w:p>
        </w:tc>
        <w:tc>
          <w:tcPr>
            <w:tcW w:w="556" w:type="dxa"/>
            <w:tcBorders>
              <w:left w:val="single" w:sz="12" w:space="0" w:color="auto"/>
            </w:tcBorders>
            <w:vAlign w:val="center"/>
          </w:tcPr>
          <w:p w:rsidR="006D1CAA" w:rsidRPr="00A63A63" w:rsidRDefault="006D1CAA" w:rsidP="00B71F62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56" w:type="dxa"/>
            <w:vAlign w:val="center"/>
          </w:tcPr>
          <w:p w:rsidR="006D1CAA" w:rsidRPr="00A63A63" w:rsidRDefault="006D1CAA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  <w:tc>
          <w:tcPr>
            <w:tcW w:w="556" w:type="dxa"/>
            <w:tcBorders>
              <w:right w:val="single" w:sz="12" w:space="0" w:color="auto"/>
            </w:tcBorders>
            <w:vAlign w:val="center"/>
          </w:tcPr>
          <w:p w:rsidR="006D1CAA" w:rsidRPr="00A63A63" w:rsidRDefault="006D1CAA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</w:tr>
      <w:tr w:rsidR="006D1CAA" w:rsidRPr="00A63A63" w:rsidTr="00F34959">
        <w:tc>
          <w:tcPr>
            <w:tcW w:w="1915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D1CAA" w:rsidRPr="00A63A63" w:rsidRDefault="006D1CAA" w:rsidP="00B71F62"/>
        </w:tc>
        <w:tc>
          <w:tcPr>
            <w:tcW w:w="70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6D1CAA" w:rsidRPr="00A63A63" w:rsidRDefault="006D1CAA" w:rsidP="00B71F62">
            <w:pPr>
              <w:jc w:val="center"/>
            </w:pPr>
            <w:r>
              <w:rPr>
                <w:sz w:val="22"/>
                <w:szCs w:val="22"/>
              </w:rPr>
              <w:t>44.</w:t>
            </w:r>
          </w:p>
        </w:tc>
        <w:tc>
          <w:tcPr>
            <w:tcW w:w="8169" w:type="dxa"/>
            <w:tcBorders>
              <w:left w:val="single" w:sz="12" w:space="0" w:color="auto"/>
              <w:right w:val="single" w:sz="12" w:space="0" w:color="auto"/>
            </w:tcBorders>
          </w:tcPr>
          <w:p w:rsidR="006D1CAA" w:rsidRDefault="006D1CAA" w:rsidP="00B71F62">
            <w:r>
              <w:rPr>
                <w:sz w:val="22"/>
                <w:szCs w:val="22"/>
              </w:rPr>
              <w:t xml:space="preserve">6 – Vocabulary and Grammar </w:t>
            </w:r>
          </w:p>
        </w:tc>
        <w:tc>
          <w:tcPr>
            <w:tcW w:w="556" w:type="dxa"/>
            <w:tcBorders>
              <w:left w:val="single" w:sz="12" w:space="0" w:color="auto"/>
            </w:tcBorders>
            <w:vAlign w:val="center"/>
          </w:tcPr>
          <w:p w:rsidR="006D1CAA" w:rsidRPr="00A63A63" w:rsidRDefault="006D1CAA" w:rsidP="00B71F62">
            <w:pPr>
              <w:jc w:val="center"/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556" w:type="dxa"/>
            <w:vAlign w:val="center"/>
          </w:tcPr>
          <w:p w:rsidR="006D1CAA" w:rsidRPr="00A63A63" w:rsidRDefault="006D1CAA" w:rsidP="00B71F62">
            <w:pPr>
              <w:jc w:val="center"/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556" w:type="dxa"/>
            <w:tcBorders>
              <w:right w:val="single" w:sz="12" w:space="0" w:color="auto"/>
            </w:tcBorders>
            <w:vAlign w:val="center"/>
          </w:tcPr>
          <w:p w:rsidR="006D1CAA" w:rsidRPr="00A63A63" w:rsidRDefault="006D1CAA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</w:tr>
      <w:tr w:rsidR="006D1CAA" w:rsidRPr="00A63A63" w:rsidTr="00F34959">
        <w:tc>
          <w:tcPr>
            <w:tcW w:w="1915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D1CAA" w:rsidRPr="00A63A63" w:rsidRDefault="006D1CAA" w:rsidP="00B71F62"/>
        </w:tc>
        <w:tc>
          <w:tcPr>
            <w:tcW w:w="70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6D1CAA" w:rsidRPr="00A63A63" w:rsidRDefault="006D1CAA" w:rsidP="00B71F62">
            <w:pPr>
              <w:jc w:val="center"/>
            </w:pPr>
            <w:r>
              <w:rPr>
                <w:sz w:val="22"/>
                <w:szCs w:val="22"/>
              </w:rPr>
              <w:t>45.</w:t>
            </w:r>
          </w:p>
        </w:tc>
        <w:tc>
          <w:tcPr>
            <w:tcW w:w="8169" w:type="dxa"/>
            <w:tcBorders>
              <w:left w:val="single" w:sz="12" w:space="0" w:color="auto"/>
              <w:right w:val="single" w:sz="12" w:space="0" w:color="auto"/>
            </w:tcBorders>
          </w:tcPr>
          <w:p w:rsidR="006D1CAA" w:rsidRPr="001E5D3A" w:rsidRDefault="006D1CAA" w:rsidP="00B71F62">
            <w:r>
              <w:rPr>
                <w:sz w:val="22"/>
                <w:szCs w:val="22"/>
              </w:rPr>
              <w:t>6 – Listening</w:t>
            </w:r>
          </w:p>
        </w:tc>
        <w:tc>
          <w:tcPr>
            <w:tcW w:w="556" w:type="dxa"/>
            <w:tcBorders>
              <w:left w:val="single" w:sz="12" w:space="0" w:color="auto"/>
            </w:tcBorders>
            <w:vAlign w:val="center"/>
          </w:tcPr>
          <w:p w:rsidR="006D1CAA" w:rsidRPr="00A63A63" w:rsidRDefault="006D1CAA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  <w:tc>
          <w:tcPr>
            <w:tcW w:w="556" w:type="dxa"/>
            <w:vAlign w:val="center"/>
          </w:tcPr>
          <w:p w:rsidR="006D1CAA" w:rsidRPr="00A63A63" w:rsidRDefault="006D1CAA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  <w:tc>
          <w:tcPr>
            <w:tcW w:w="556" w:type="dxa"/>
            <w:tcBorders>
              <w:right w:val="single" w:sz="12" w:space="0" w:color="auto"/>
            </w:tcBorders>
            <w:vAlign w:val="center"/>
          </w:tcPr>
          <w:p w:rsidR="006D1CAA" w:rsidRPr="00A63A63" w:rsidRDefault="006D1CAA" w:rsidP="00B71F62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</w:tr>
      <w:tr w:rsidR="006D1CAA" w:rsidRPr="00A63A63" w:rsidTr="00F34959">
        <w:tc>
          <w:tcPr>
            <w:tcW w:w="1915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D1CAA" w:rsidRPr="00A63A63" w:rsidRDefault="006D1CAA" w:rsidP="00B71F62"/>
        </w:tc>
        <w:tc>
          <w:tcPr>
            <w:tcW w:w="70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6D1CAA" w:rsidRDefault="006D1CAA" w:rsidP="00B71F62">
            <w:pPr>
              <w:jc w:val="center"/>
            </w:pPr>
            <w:r>
              <w:rPr>
                <w:sz w:val="22"/>
                <w:szCs w:val="22"/>
              </w:rPr>
              <w:t>46.</w:t>
            </w:r>
          </w:p>
        </w:tc>
        <w:tc>
          <w:tcPr>
            <w:tcW w:w="8169" w:type="dxa"/>
            <w:tcBorders>
              <w:left w:val="single" w:sz="12" w:space="0" w:color="auto"/>
              <w:right w:val="single" w:sz="12" w:space="0" w:color="auto"/>
            </w:tcBorders>
          </w:tcPr>
          <w:p w:rsidR="006D1CAA" w:rsidRPr="00A63A63" w:rsidRDefault="006D1CAA" w:rsidP="00B71F62">
            <w:r>
              <w:rPr>
                <w:sz w:val="22"/>
                <w:szCs w:val="22"/>
              </w:rPr>
              <w:t>6 – Vocabulary and Grammar</w:t>
            </w:r>
          </w:p>
        </w:tc>
        <w:tc>
          <w:tcPr>
            <w:tcW w:w="556" w:type="dxa"/>
            <w:tcBorders>
              <w:left w:val="single" w:sz="12" w:space="0" w:color="auto"/>
            </w:tcBorders>
            <w:vAlign w:val="center"/>
          </w:tcPr>
          <w:p w:rsidR="006D1CAA" w:rsidRPr="00A63A63" w:rsidRDefault="006D1CAA" w:rsidP="00B71F62">
            <w:pPr>
              <w:jc w:val="center"/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556" w:type="dxa"/>
            <w:vAlign w:val="center"/>
          </w:tcPr>
          <w:p w:rsidR="006D1CAA" w:rsidRPr="00A63A63" w:rsidRDefault="006D1CAA" w:rsidP="00B71F62">
            <w:pPr>
              <w:jc w:val="center"/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556" w:type="dxa"/>
            <w:tcBorders>
              <w:right w:val="single" w:sz="12" w:space="0" w:color="auto"/>
            </w:tcBorders>
            <w:vAlign w:val="center"/>
          </w:tcPr>
          <w:p w:rsidR="006D1CAA" w:rsidRPr="00A63A63" w:rsidRDefault="006D1CAA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</w:tr>
      <w:tr w:rsidR="006D1CAA" w:rsidRPr="00A63A63" w:rsidTr="00F34959">
        <w:tc>
          <w:tcPr>
            <w:tcW w:w="1915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D1CAA" w:rsidRPr="00A63A63" w:rsidRDefault="006D1CAA" w:rsidP="00B71F62"/>
        </w:tc>
        <w:tc>
          <w:tcPr>
            <w:tcW w:w="70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6D1CAA" w:rsidRDefault="006D1CAA" w:rsidP="00B71F62">
            <w:pPr>
              <w:jc w:val="center"/>
            </w:pPr>
            <w:r>
              <w:rPr>
                <w:sz w:val="22"/>
                <w:szCs w:val="22"/>
              </w:rPr>
              <w:t>47.</w:t>
            </w:r>
          </w:p>
        </w:tc>
        <w:tc>
          <w:tcPr>
            <w:tcW w:w="8169" w:type="dxa"/>
            <w:tcBorders>
              <w:left w:val="single" w:sz="12" w:space="0" w:color="auto"/>
              <w:right w:val="single" w:sz="12" w:space="0" w:color="auto"/>
            </w:tcBorders>
          </w:tcPr>
          <w:p w:rsidR="006D1CAA" w:rsidRPr="000B4C68" w:rsidRDefault="006D1CAA" w:rsidP="00B71F62">
            <w:pPr>
              <w:rPr>
                <w:lang w:val="en-US"/>
              </w:rPr>
            </w:pPr>
            <w:r>
              <w:rPr>
                <w:sz w:val="22"/>
                <w:szCs w:val="22"/>
              </w:rPr>
              <w:t>6 – Speaking</w:t>
            </w:r>
          </w:p>
        </w:tc>
        <w:tc>
          <w:tcPr>
            <w:tcW w:w="556" w:type="dxa"/>
            <w:tcBorders>
              <w:left w:val="single" w:sz="12" w:space="0" w:color="auto"/>
            </w:tcBorders>
            <w:vAlign w:val="center"/>
          </w:tcPr>
          <w:p w:rsidR="006D1CAA" w:rsidRPr="00A63A63" w:rsidRDefault="006D1CAA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  <w:tc>
          <w:tcPr>
            <w:tcW w:w="556" w:type="dxa"/>
            <w:vAlign w:val="center"/>
          </w:tcPr>
          <w:p w:rsidR="006D1CAA" w:rsidRPr="00A63A63" w:rsidRDefault="006D1CAA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  <w:tc>
          <w:tcPr>
            <w:tcW w:w="556" w:type="dxa"/>
            <w:tcBorders>
              <w:right w:val="single" w:sz="12" w:space="0" w:color="auto"/>
            </w:tcBorders>
            <w:vAlign w:val="center"/>
          </w:tcPr>
          <w:p w:rsidR="006D1CAA" w:rsidRPr="00A63A63" w:rsidRDefault="006D1CAA" w:rsidP="00B71F62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</w:tr>
      <w:tr w:rsidR="006D1CAA" w:rsidRPr="00A63A63" w:rsidTr="00F34959">
        <w:tc>
          <w:tcPr>
            <w:tcW w:w="1915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D1CAA" w:rsidRPr="00A63A63" w:rsidRDefault="006D1CAA" w:rsidP="00B71F62"/>
        </w:tc>
        <w:tc>
          <w:tcPr>
            <w:tcW w:w="70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6D1CAA" w:rsidRDefault="006D1CAA" w:rsidP="00B71F62">
            <w:pPr>
              <w:jc w:val="center"/>
            </w:pPr>
            <w:r>
              <w:rPr>
                <w:sz w:val="22"/>
                <w:szCs w:val="22"/>
              </w:rPr>
              <w:t>48.</w:t>
            </w:r>
          </w:p>
        </w:tc>
        <w:tc>
          <w:tcPr>
            <w:tcW w:w="8169" w:type="dxa"/>
            <w:tcBorders>
              <w:left w:val="single" w:sz="12" w:space="0" w:color="auto"/>
              <w:right w:val="single" w:sz="12" w:space="0" w:color="auto"/>
            </w:tcBorders>
          </w:tcPr>
          <w:p w:rsidR="006D1CAA" w:rsidRPr="00A63A63" w:rsidRDefault="006D1CAA" w:rsidP="00B71F62">
            <w:r>
              <w:rPr>
                <w:sz w:val="22"/>
                <w:szCs w:val="22"/>
              </w:rPr>
              <w:t>Examination practice</w:t>
            </w:r>
          </w:p>
        </w:tc>
        <w:tc>
          <w:tcPr>
            <w:tcW w:w="556" w:type="dxa"/>
            <w:tcBorders>
              <w:left w:val="single" w:sz="12" w:space="0" w:color="auto"/>
            </w:tcBorders>
            <w:vAlign w:val="center"/>
          </w:tcPr>
          <w:p w:rsidR="006D1CAA" w:rsidRPr="00A63A63" w:rsidRDefault="006D1CAA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  <w:tc>
          <w:tcPr>
            <w:tcW w:w="556" w:type="dxa"/>
            <w:vAlign w:val="center"/>
          </w:tcPr>
          <w:p w:rsidR="006D1CAA" w:rsidRPr="00A63A63" w:rsidRDefault="006D1CAA" w:rsidP="00B71F62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56" w:type="dxa"/>
            <w:tcBorders>
              <w:right w:val="single" w:sz="12" w:space="0" w:color="auto"/>
            </w:tcBorders>
            <w:vAlign w:val="center"/>
          </w:tcPr>
          <w:p w:rsidR="006D1CAA" w:rsidRPr="00A63A63" w:rsidRDefault="006D1CAA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</w:tr>
      <w:tr w:rsidR="006D1CAA" w:rsidRPr="00A63A63" w:rsidTr="00F34959">
        <w:tc>
          <w:tcPr>
            <w:tcW w:w="1915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D1CAA" w:rsidRPr="00A63A63" w:rsidRDefault="006D1CAA" w:rsidP="00B71F62"/>
        </w:tc>
        <w:tc>
          <w:tcPr>
            <w:tcW w:w="70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6D1CAA" w:rsidRDefault="006D1CAA" w:rsidP="00B71F62">
            <w:pPr>
              <w:jc w:val="center"/>
            </w:pPr>
            <w:r>
              <w:rPr>
                <w:sz w:val="22"/>
                <w:szCs w:val="22"/>
              </w:rPr>
              <w:t>49.</w:t>
            </w:r>
          </w:p>
        </w:tc>
        <w:tc>
          <w:tcPr>
            <w:tcW w:w="8169" w:type="dxa"/>
            <w:tcBorders>
              <w:left w:val="single" w:sz="12" w:space="0" w:color="auto"/>
              <w:right w:val="single" w:sz="12" w:space="0" w:color="auto"/>
            </w:tcBorders>
          </w:tcPr>
          <w:p w:rsidR="006D1CAA" w:rsidRPr="00A63A63" w:rsidRDefault="006D1CAA" w:rsidP="00B71F62">
            <w:r>
              <w:rPr>
                <w:sz w:val="22"/>
                <w:szCs w:val="22"/>
              </w:rPr>
              <w:t xml:space="preserve">An essay </w:t>
            </w:r>
          </w:p>
        </w:tc>
        <w:tc>
          <w:tcPr>
            <w:tcW w:w="556" w:type="dxa"/>
            <w:tcBorders>
              <w:left w:val="single" w:sz="12" w:space="0" w:color="auto"/>
            </w:tcBorders>
            <w:vAlign w:val="center"/>
          </w:tcPr>
          <w:p w:rsidR="006D1CAA" w:rsidRPr="00A63A63" w:rsidRDefault="006D1CAA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  <w:tc>
          <w:tcPr>
            <w:tcW w:w="556" w:type="dxa"/>
            <w:vAlign w:val="center"/>
          </w:tcPr>
          <w:p w:rsidR="006D1CAA" w:rsidRPr="00A63A63" w:rsidRDefault="006D1CAA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  <w:tc>
          <w:tcPr>
            <w:tcW w:w="556" w:type="dxa"/>
            <w:tcBorders>
              <w:right w:val="single" w:sz="12" w:space="0" w:color="auto"/>
            </w:tcBorders>
            <w:vAlign w:val="center"/>
          </w:tcPr>
          <w:p w:rsidR="006D1CAA" w:rsidRPr="00A63A63" w:rsidRDefault="006D1CAA" w:rsidP="00B71F62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</w:tr>
      <w:tr w:rsidR="006D1CAA" w:rsidRPr="00A63A63" w:rsidTr="00F34959">
        <w:tc>
          <w:tcPr>
            <w:tcW w:w="1915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D1CAA" w:rsidRPr="00A63A63" w:rsidRDefault="006D1CAA" w:rsidP="00B71F62"/>
        </w:tc>
        <w:tc>
          <w:tcPr>
            <w:tcW w:w="70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6D1CAA" w:rsidRDefault="006D1CAA" w:rsidP="00B71F62">
            <w:pPr>
              <w:jc w:val="center"/>
            </w:pPr>
            <w:r>
              <w:rPr>
                <w:sz w:val="22"/>
                <w:szCs w:val="22"/>
              </w:rPr>
              <w:t>50.</w:t>
            </w:r>
          </w:p>
        </w:tc>
        <w:tc>
          <w:tcPr>
            <w:tcW w:w="8169" w:type="dxa"/>
            <w:tcBorders>
              <w:left w:val="single" w:sz="12" w:space="0" w:color="auto"/>
              <w:right w:val="single" w:sz="12" w:space="0" w:color="auto"/>
            </w:tcBorders>
          </w:tcPr>
          <w:p w:rsidR="006D1CAA" w:rsidRPr="00DA4073" w:rsidRDefault="006D1CAA" w:rsidP="00B71F62">
            <w:pPr>
              <w:rPr>
                <w:b/>
                <w:color w:val="FF0000"/>
              </w:rPr>
            </w:pPr>
            <w:r w:rsidRPr="00DA4073">
              <w:rPr>
                <w:b/>
                <w:color w:val="FF0000"/>
                <w:sz w:val="22"/>
                <w:szCs w:val="22"/>
              </w:rPr>
              <w:t>Preparation for the Second Written Test</w:t>
            </w:r>
          </w:p>
        </w:tc>
        <w:tc>
          <w:tcPr>
            <w:tcW w:w="556" w:type="dxa"/>
            <w:tcBorders>
              <w:left w:val="single" w:sz="12" w:space="0" w:color="auto"/>
            </w:tcBorders>
            <w:vAlign w:val="center"/>
          </w:tcPr>
          <w:p w:rsidR="006D1CAA" w:rsidRDefault="006D1CAA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  <w:tc>
          <w:tcPr>
            <w:tcW w:w="556" w:type="dxa"/>
            <w:vAlign w:val="center"/>
          </w:tcPr>
          <w:p w:rsidR="006D1CAA" w:rsidRDefault="006D1CAA" w:rsidP="00B71F62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56" w:type="dxa"/>
            <w:tcBorders>
              <w:right w:val="single" w:sz="12" w:space="0" w:color="auto"/>
            </w:tcBorders>
            <w:vAlign w:val="center"/>
          </w:tcPr>
          <w:p w:rsidR="006D1CAA" w:rsidRDefault="006D1CAA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</w:tr>
      <w:tr w:rsidR="006D1CAA" w:rsidRPr="00A63A63" w:rsidTr="00F34959">
        <w:tc>
          <w:tcPr>
            <w:tcW w:w="1915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D1CAA" w:rsidRPr="00A63A63" w:rsidRDefault="006D1CAA" w:rsidP="00B71F62"/>
        </w:tc>
        <w:tc>
          <w:tcPr>
            <w:tcW w:w="70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6D1CAA" w:rsidRDefault="006D1CAA" w:rsidP="00B71F62">
            <w:pPr>
              <w:jc w:val="center"/>
            </w:pPr>
            <w:r>
              <w:rPr>
                <w:sz w:val="22"/>
                <w:szCs w:val="22"/>
              </w:rPr>
              <w:t>51.</w:t>
            </w:r>
          </w:p>
        </w:tc>
        <w:tc>
          <w:tcPr>
            <w:tcW w:w="8169" w:type="dxa"/>
            <w:tcBorders>
              <w:left w:val="single" w:sz="12" w:space="0" w:color="auto"/>
              <w:right w:val="single" w:sz="12" w:space="0" w:color="auto"/>
            </w:tcBorders>
          </w:tcPr>
          <w:p w:rsidR="006D1CAA" w:rsidRPr="00DA4073" w:rsidRDefault="006D1CAA" w:rsidP="00B71F62">
            <w:pPr>
              <w:rPr>
                <w:b/>
                <w:color w:val="FF0000"/>
              </w:rPr>
            </w:pPr>
            <w:r w:rsidRPr="00DA4073">
              <w:rPr>
                <w:b/>
                <w:color w:val="FF0000"/>
                <w:sz w:val="22"/>
                <w:szCs w:val="22"/>
              </w:rPr>
              <w:t>The Second Written Test</w:t>
            </w:r>
          </w:p>
        </w:tc>
        <w:tc>
          <w:tcPr>
            <w:tcW w:w="556" w:type="dxa"/>
            <w:tcBorders>
              <w:left w:val="single" w:sz="12" w:space="0" w:color="auto"/>
            </w:tcBorders>
            <w:vAlign w:val="center"/>
          </w:tcPr>
          <w:p w:rsidR="006D1CAA" w:rsidRDefault="006D1CAA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  <w:tc>
          <w:tcPr>
            <w:tcW w:w="556" w:type="dxa"/>
            <w:vAlign w:val="center"/>
          </w:tcPr>
          <w:p w:rsidR="006D1CAA" w:rsidRDefault="006D1CAA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  <w:tc>
          <w:tcPr>
            <w:tcW w:w="556" w:type="dxa"/>
            <w:tcBorders>
              <w:right w:val="single" w:sz="12" w:space="0" w:color="auto"/>
            </w:tcBorders>
            <w:vAlign w:val="center"/>
          </w:tcPr>
          <w:p w:rsidR="006D1CAA" w:rsidRDefault="006D1CAA" w:rsidP="00B71F62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</w:tr>
      <w:tr w:rsidR="006D1CAA" w:rsidRPr="00A63A63" w:rsidTr="00F34959">
        <w:tc>
          <w:tcPr>
            <w:tcW w:w="1915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D1CAA" w:rsidRPr="00A63A63" w:rsidRDefault="006D1CAA" w:rsidP="00B71F62"/>
        </w:tc>
        <w:tc>
          <w:tcPr>
            <w:tcW w:w="70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6D1CAA" w:rsidRDefault="006D1CAA" w:rsidP="00B71F62">
            <w:pPr>
              <w:jc w:val="center"/>
            </w:pPr>
            <w:r>
              <w:rPr>
                <w:sz w:val="22"/>
                <w:szCs w:val="22"/>
              </w:rPr>
              <w:t>52.</w:t>
            </w:r>
          </w:p>
        </w:tc>
        <w:tc>
          <w:tcPr>
            <w:tcW w:w="8169" w:type="dxa"/>
            <w:tcBorders>
              <w:left w:val="single" w:sz="12" w:space="0" w:color="auto"/>
              <w:right w:val="single" w:sz="12" w:space="0" w:color="auto"/>
            </w:tcBorders>
          </w:tcPr>
          <w:p w:rsidR="006D1CAA" w:rsidRPr="00DA4073" w:rsidRDefault="006D1CAA" w:rsidP="00B71F62">
            <w:pPr>
              <w:rPr>
                <w:b/>
                <w:color w:val="FF0000"/>
              </w:rPr>
            </w:pPr>
            <w:r w:rsidRPr="00DA4073">
              <w:rPr>
                <w:b/>
                <w:color w:val="FF0000"/>
                <w:sz w:val="22"/>
                <w:szCs w:val="22"/>
              </w:rPr>
              <w:t>Correction of the Second Written Test</w:t>
            </w:r>
          </w:p>
        </w:tc>
        <w:tc>
          <w:tcPr>
            <w:tcW w:w="556" w:type="dxa"/>
            <w:tcBorders>
              <w:left w:val="single" w:sz="12" w:space="0" w:color="auto"/>
            </w:tcBorders>
            <w:vAlign w:val="center"/>
          </w:tcPr>
          <w:p w:rsidR="006D1CAA" w:rsidRDefault="006D1CAA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  <w:tc>
          <w:tcPr>
            <w:tcW w:w="556" w:type="dxa"/>
            <w:vAlign w:val="center"/>
          </w:tcPr>
          <w:p w:rsidR="006D1CAA" w:rsidRDefault="006D1CAA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  <w:tc>
          <w:tcPr>
            <w:tcW w:w="556" w:type="dxa"/>
            <w:tcBorders>
              <w:right w:val="single" w:sz="12" w:space="0" w:color="auto"/>
            </w:tcBorders>
            <w:vAlign w:val="center"/>
          </w:tcPr>
          <w:p w:rsidR="006D1CAA" w:rsidRDefault="006D1CAA" w:rsidP="00B71F62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</w:tr>
    </w:tbl>
    <w:p w:rsidR="006D1CAA" w:rsidRDefault="006D1CAA" w:rsidP="00C1237A"/>
    <w:p w:rsidR="006D1CAA" w:rsidRDefault="006D1CAA" w:rsidP="00C1237A"/>
    <w:p w:rsidR="006D1CAA" w:rsidRDefault="006D1CAA" w:rsidP="00C1237A"/>
    <w:p w:rsidR="006D1CAA" w:rsidRDefault="006D1CAA" w:rsidP="00C1237A"/>
    <w:p w:rsidR="006D1CAA" w:rsidRDefault="006D1CAA" w:rsidP="00C1237A"/>
    <w:p w:rsidR="006D1CAA" w:rsidRPr="002B4EE6" w:rsidRDefault="006D1CAA" w:rsidP="00C1237A"/>
    <w:tbl>
      <w:tblPr>
        <w:tblW w:w="12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51"/>
        <w:gridCol w:w="709"/>
        <w:gridCol w:w="8080"/>
        <w:gridCol w:w="567"/>
        <w:gridCol w:w="567"/>
        <w:gridCol w:w="567"/>
      </w:tblGrid>
      <w:tr w:rsidR="006D1CAA" w:rsidRPr="00A63A63" w:rsidTr="00EC199F">
        <w:tc>
          <w:tcPr>
            <w:tcW w:w="1951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D1CAA" w:rsidRPr="00A63A63" w:rsidRDefault="006D1CAA" w:rsidP="00EC199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  <w:r w:rsidRPr="00A63A63">
              <w:rPr>
                <w:b/>
                <w:sz w:val="20"/>
                <w:szCs w:val="20"/>
              </w:rPr>
              <w:t>.</w:t>
            </w:r>
          </w:p>
          <w:p w:rsidR="006D1CAA" w:rsidRDefault="006D1CAA" w:rsidP="00EC199F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UNIT 6</w:t>
            </w:r>
          </w:p>
          <w:p w:rsidR="006D1CAA" w:rsidRPr="00A63A63" w:rsidRDefault="006D1CAA" w:rsidP="00EC199F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NATURE</w:t>
            </w:r>
          </w:p>
          <w:p w:rsidR="006D1CAA" w:rsidRPr="00A63A63" w:rsidRDefault="006D1CAA" w:rsidP="00EC199F">
            <w:pPr>
              <w:jc w:val="center"/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D1CAA" w:rsidRPr="00A63A63" w:rsidRDefault="006D1CAA" w:rsidP="00B71F62">
            <w:pPr>
              <w:jc w:val="center"/>
            </w:pPr>
            <w:r>
              <w:rPr>
                <w:sz w:val="22"/>
                <w:szCs w:val="22"/>
              </w:rPr>
              <w:t>53</w:t>
            </w:r>
            <w:r w:rsidRPr="00A63A63">
              <w:rPr>
                <w:sz w:val="22"/>
                <w:szCs w:val="22"/>
              </w:rPr>
              <w:t>.</w:t>
            </w:r>
          </w:p>
        </w:tc>
        <w:tc>
          <w:tcPr>
            <w:tcW w:w="808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D1CAA" w:rsidRPr="00A63A63" w:rsidRDefault="006D1CAA" w:rsidP="00B71F62">
            <w:r>
              <w:rPr>
                <w:sz w:val="22"/>
                <w:szCs w:val="22"/>
              </w:rPr>
              <w:t xml:space="preserve">Round up 3 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6D1CAA" w:rsidRPr="00A63A63" w:rsidRDefault="006D1CAA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  <w:tc>
          <w:tcPr>
            <w:tcW w:w="567" w:type="dxa"/>
            <w:tcBorders>
              <w:top w:val="single" w:sz="12" w:space="0" w:color="auto"/>
            </w:tcBorders>
            <w:vAlign w:val="center"/>
          </w:tcPr>
          <w:p w:rsidR="006D1CAA" w:rsidRPr="00A63A63" w:rsidRDefault="006D1CAA" w:rsidP="00B71F62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6D1CAA" w:rsidRPr="00A63A63" w:rsidRDefault="006D1CAA" w:rsidP="00B71F62">
            <w:pPr>
              <w:jc w:val="center"/>
            </w:pPr>
            <w:r w:rsidRPr="00A63A63">
              <w:rPr>
                <w:sz w:val="22"/>
                <w:szCs w:val="22"/>
              </w:rPr>
              <w:t>/</w:t>
            </w:r>
          </w:p>
        </w:tc>
      </w:tr>
      <w:tr w:rsidR="006D1CAA" w:rsidRPr="00A63A63" w:rsidTr="00EC199F">
        <w:tc>
          <w:tcPr>
            <w:tcW w:w="1951" w:type="dxa"/>
            <w:vMerge w:val="restart"/>
            <w:tcBorders>
              <w:left w:val="single" w:sz="12" w:space="0" w:color="auto"/>
              <w:right w:val="single" w:sz="12" w:space="0" w:color="auto"/>
            </w:tcBorders>
          </w:tcPr>
          <w:p w:rsidR="006D1CAA" w:rsidRDefault="006D1CAA" w:rsidP="00EC199F">
            <w:pPr>
              <w:jc w:val="center"/>
              <w:rPr>
                <w:b/>
              </w:rPr>
            </w:pPr>
          </w:p>
          <w:p w:rsidR="006D1CAA" w:rsidRDefault="006D1CAA" w:rsidP="00EC199F">
            <w:pPr>
              <w:jc w:val="center"/>
              <w:rPr>
                <w:b/>
              </w:rPr>
            </w:pPr>
          </w:p>
          <w:p w:rsidR="006D1CAA" w:rsidRPr="00A63A63" w:rsidRDefault="006D1CAA" w:rsidP="00EC199F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7</w:t>
            </w:r>
            <w:r w:rsidRPr="00A63A63">
              <w:rPr>
                <w:b/>
                <w:sz w:val="22"/>
                <w:szCs w:val="22"/>
              </w:rPr>
              <w:t>.</w:t>
            </w:r>
          </w:p>
          <w:p w:rsidR="006D1CAA" w:rsidRDefault="006D1CAA" w:rsidP="00EC199F">
            <w:pPr>
              <w:jc w:val="center"/>
              <w:rPr>
                <w:b/>
              </w:rPr>
            </w:pPr>
            <w:r w:rsidRPr="00A63A63">
              <w:rPr>
                <w:b/>
                <w:sz w:val="22"/>
                <w:szCs w:val="22"/>
              </w:rPr>
              <w:t xml:space="preserve">UNIT </w:t>
            </w:r>
            <w:r>
              <w:rPr>
                <w:b/>
                <w:sz w:val="22"/>
                <w:szCs w:val="22"/>
              </w:rPr>
              <w:t>7</w:t>
            </w:r>
          </w:p>
          <w:p w:rsidR="006D1CAA" w:rsidRPr="00A63A63" w:rsidRDefault="006D1CAA" w:rsidP="00F34959">
            <w:pPr>
              <w:jc w:val="center"/>
            </w:pPr>
            <w:r>
              <w:rPr>
                <w:b/>
                <w:sz w:val="22"/>
                <w:szCs w:val="22"/>
              </w:rPr>
              <w:t>FAME</w:t>
            </w:r>
          </w:p>
        </w:tc>
        <w:tc>
          <w:tcPr>
            <w:tcW w:w="709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6D1CAA" w:rsidRPr="00A63A63" w:rsidRDefault="006D1CAA" w:rsidP="00B71F62">
            <w:pPr>
              <w:jc w:val="center"/>
            </w:pPr>
            <w:r>
              <w:rPr>
                <w:sz w:val="22"/>
                <w:szCs w:val="22"/>
              </w:rPr>
              <w:t>54</w:t>
            </w:r>
            <w:r w:rsidRPr="00A63A63">
              <w:rPr>
                <w:sz w:val="22"/>
                <w:szCs w:val="22"/>
              </w:rPr>
              <w:t>.</w:t>
            </w:r>
          </w:p>
        </w:tc>
        <w:tc>
          <w:tcPr>
            <w:tcW w:w="8080" w:type="dxa"/>
            <w:tcBorders>
              <w:left w:val="single" w:sz="12" w:space="0" w:color="auto"/>
              <w:right w:val="single" w:sz="12" w:space="0" w:color="auto"/>
            </w:tcBorders>
          </w:tcPr>
          <w:p w:rsidR="006D1CAA" w:rsidRPr="00A63A63" w:rsidRDefault="006D1CAA" w:rsidP="00B71F62">
            <w:r>
              <w:rPr>
                <w:sz w:val="22"/>
                <w:szCs w:val="22"/>
              </w:rPr>
              <w:t>7 – Reading</w:t>
            </w:r>
          </w:p>
        </w:tc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:rsidR="006D1CAA" w:rsidRPr="00A63A63" w:rsidRDefault="006D1CAA" w:rsidP="00B71F62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6D1CAA" w:rsidRPr="00A63A63" w:rsidRDefault="006D1CAA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:rsidR="006D1CAA" w:rsidRPr="00A63A63" w:rsidRDefault="006D1CAA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</w:tr>
      <w:tr w:rsidR="006D1CAA" w:rsidRPr="00A63A63" w:rsidTr="00EC199F">
        <w:tc>
          <w:tcPr>
            <w:tcW w:w="1951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D1CAA" w:rsidRPr="00A63A63" w:rsidRDefault="006D1CAA" w:rsidP="00B71F62"/>
        </w:tc>
        <w:tc>
          <w:tcPr>
            <w:tcW w:w="709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6D1CAA" w:rsidRPr="00817852" w:rsidRDefault="006D1CAA" w:rsidP="00B71F62">
            <w:pPr>
              <w:jc w:val="center"/>
              <w:rPr>
                <w:lang w:val="sr-Cyrl-CS"/>
              </w:rPr>
            </w:pPr>
            <w:r>
              <w:rPr>
                <w:sz w:val="22"/>
                <w:szCs w:val="22"/>
              </w:rPr>
              <w:t>55</w:t>
            </w:r>
            <w:r>
              <w:rPr>
                <w:sz w:val="22"/>
                <w:szCs w:val="22"/>
                <w:lang w:val="sr-Cyrl-CS"/>
              </w:rPr>
              <w:t>.</w:t>
            </w:r>
          </w:p>
        </w:tc>
        <w:tc>
          <w:tcPr>
            <w:tcW w:w="8080" w:type="dxa"/>
            <w:tcBorders>
              <w:left w:val="single" w:sz="12" w:space="0" w:color="auto"/>
              <w:right w:val="single" w:sz="12" w:space="0" w:color="auto"/>
            </w:tcBorders>
          </w:tcPr>
          <w:p w:rsidR="006D1CAA" w:rsidRDefault="006D1CAA" w:rsidP="00B71F62">
            <w:r>
              <w:rPr>
                <w:sz w:val="22"/>
                <w:szCs w:val="22"/>
              </w:rPr>
              <w:t xml:space="preserve">7 – Vocabulary and Grammar </w:t>
            </w:r>
          </w:p>
        </w:tc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:rsidR="006D1CAA" w:rsidRPr="00A63A63" w:rsidRDefault="006D1CAA" w:rsidP="00B71F62">
            <w:pPr>
              <w:jc w:val="center"/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567" w:type="dxa"/>
            <w:vAlign w:val="center"/>
          </w:tcPr>
          <w:p w:rsidR="006D1CAA" w:rsidRPr="00A63A63" w:rsidRDefault="006D1CAA" w:rsidP="00B71F62">
            <w:pPr>
              <w:jc w:val="center"/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:rsidR="006D1CAA" w:rsidRPr="00A63A63" w:rsidRDefault="006D1CAA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</w:tr>
      <w:tr w:rsidR="006D1CAA" w:rsidRPr="00A63A63" w:rsidTr="00EC199F">
        <w:tc>
          <w:tcPr>
            <w:tcW w:w="1951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D1CAA" w:rsidRPr="00A63A63" w:rsidRDefault="006D1CAA" w:rsidP="00B71F62"/>
        </w:tc>
        <w:tc>
          <w:tcPr>
            <w:tcW w:w="709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6D1CAA" w:rsidRPr="00817852" w:rsidRDefault="006D1CAA" w:rsidP="00B71F62">
            <w:pPr>
              <w:jc w:val="center"/>
              <w:rPr>
                <w:lang w:val="sr-Cyrl-CS"/>
              </w:rPr>
            </w:pPr>
            <w:r>
              <w:rPr>
                <w:sz w:val="22"/>
                <w:szCs w:val="22"/>
              </w:rPr>
              <w:t>56</w:t>
            </w:r>
            <w:r>
              <w:rPr>
                <w:sz w:val="22"/>
                <w:szCs w:val="22"/>
                <w:lang w:val="sr-Cyrl-CS"/>
              </w:rPr>
              <w:t>.</w:t>
            </w:r>
          </w:p>
        </w:tc>
        <w:tc>
          <w:tcPr>
            <w:tcW w:w="8080" w:type="dxa"/>
            <w:tcBorders>
              <w:left w:val="single" w:sz="12" w:space="0" w:color="auto"/>
              <w:right w:val="single" w:sz="12" w:space="0" w:color="auto"/>
            </w:tcBorders>
          </w:tcPr>
          <w:p w:rsidR="006D1CAA" w:rsidRPr="001E5D3A" w:rsidRDefault="006D1CAA" w:rsidP="00B71F62">
            <w:r>
              <w:rPr>
                <w:sz w:val="22"/>
                <w:szCs w:val="22"/>
              </w:rPr>
              <w:t>7 – Listening</w:t>
            </w:r>
          </w:p>
        </w:tc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:rsidR="006D1CAA" w:rsidRPr="00A63A63" w:rsidRDefault="006D1CAA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  <w:tc>
          <w:tcPr>
            <w:tcW w:w="567" w:type="dxa"/>
            <w:vAlign w:val="center"/>
          </w:tcPr>
          <w:p w:rsidR="006D1CAA" w:rsidRPr="00A63A63" w:rsidRDefault="006D1CAA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:rsidR="006D1CAA" w:rsidRPr="00A63A63" w:rsidRDefault="006D1CAA" w:rsidP="00B71F62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</w:tr>
      <w:tr w:rsidR="006D1CAA" w:rsidRPr="00A63A63" w:rsidTr="00EC199F">
        <w:tc>
          <w:tcPr>
            <w:tcW w:w="1951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D1CAA" w:rsidRPr="00A63A63" w:rsidRDefault="006D1CAA" w:rsidP="00B71F62"/>
        </w:tc>
        <w:tc>
          <w:tcPr>
            <w:tcW w:w="709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6D1CAA" w:rsidRPr="00817852" w:rsidRDefault="006D1CAA" w:rsidP="00B71F62">
            <w:pPr>
              <w:jc w:val="center"/>
              <w:rPr>
                <w:lang w:val="sr-Cyrl-CS"/>
              </w:rPr>
            </w:pPr>
            <w:r>
              <w:rPr>
                <w:sz w:val="22"/>
                <w:szCs w:val="22"/>
              </w:rPr>
              <w:t>57</w:t>
            </w:r>
            <w:r>
              <w:rPr>
                <w:sz w:val="22"/>
                <w:szCs w:val="22"/>
                <w:lang w:val="sr-Cyrl-CS"/>
              </w:rPr>
              <w:t>.</w:t>
            </w:r>
          </w:p>
        </w:tc>
        <w:tc>
          <w:tcPr>
            <w:tcW w:w="8080" w:type="dxa"/>
            <w:tcBorders>
              <w:left w:val="single" w:sz="12" w:space="0" w:color="auto"/>
              <w:right w:val="single" w:sz="12" w:space="0" w:color="auto"/>
            </w:tcBorders>
          </w:tcPr>
          <w:p w:rsidR="006D1CAA" w:rsidRPr="00A63A63" w:rsidRDefault="006D1CAA" w:rsidP="00B71F62">
            <w:r>
              <w:rPr>
                <w:sz w:val="22"/>
                <w:szCs w:val="22"/>
              </w:rPr>
              <w:t>7 – Vocabulary and Grammar</w:t>
            </w:r>
          </w:p>
        </w:tc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:rsidR="006D1CAA" w:rsidRPr="00A63A63" w:rsidRDefault="006D1CAA" w:rsidP="00B71F62">
            <w:pPr>
              <w:jc w:val="center"/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567" w:type="dxa"/>
            <w:vAlign w:val="center"/>
          </w:tcPr>
          <w:p w:rsidR="006D1CAA" w:rsidRPr="00A63A63" w:rsidRDefault="006D1CAA" w:rsidP="00B71F62">
            <w:pPr>
              <w:jc w:val="center"/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:rsidR="006D1CAA" w:rsidRPr="00A63A63" w:rsidRDefault="006D1CAA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</w:tr>
      <w:tr w:rsidR="006D1CAA" w:rsidRPr="00A63A63" w:rsidTr="00EC199F">
        <w:tc>
          <w:tcPr>
            <w:tcW w:w="1951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D1CAA" w:rsidRPr="00A63A63" w:rsidRDefault="006D1CAA" w:rsidP="00B71F62"/>
        </w:tc>
        <w:tc>
          <w:tcPr>
            <w:tcW w:w="709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6D1CAA" w:rsidRPr="00814F71" w:rsidRDefault="006D1CAA" w:rsidP="00B71F62">
            <w:pPr>
              <w:jc w:val="center"/>
            </w:pPr>
            <w:r>
              <w:rPr>
                <w:sz w:val="22"/>
                <w:szCs w:val="22"/>
              </w:rPr>
              <w:t>58.</w:t>
            </w:r>
          </w:p>
        </w:tc>
        <w:tc>
          <w:tcPr>
            <w:tcW w:w="8080" w:type="dxa"/>
            <w:tcBorders>
              <w:left w:val="single" w:sz="12" w:space="0" w:color="auto"/>
              <w:right w:val="single" w:sz="12" w:space="0" w:color="auto"/>
            </w:tcBorders>
          </w:tcPr>
          <w:p w:rsidR="006D1CAA" w:rsidRPr="000B4C68" w:rsidRDefault="006D1CAA" w:rsidP="00B71F62">
            <w:pPr>
              <w:rPr>
                <w:lang w:val="en-US"/>
              </w:rPr>
            </w:pPr>
            <w:r>
              <w:rPr>
                <w:sz w:val="22"/>
                <w:szCs w:val="22"/>
              </w:rPr>
              <w:t>7 – Speaking</w:t>
            </w:r>
          </w:p>
        </w:tc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:rsidR="006D1CAA" w:rsidRPr="00A63A63" w:rsidRDefault="006D1CAA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  <w:tc>
          <w:tcPr>
            <w:tcW w:w="567" w:type="dxa"/>
            <w:vAlign w:val="center"/>
          </w:tcPr>
          <w:p w:rsidR="006D1CAA" w:rsidRPr="00A63A63" w:rsidRDefault="006D1CAA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:rsidR="006D1CAA" w:rsidRPr="00A63A63" w:rsidRDefault="006D1CAA" w:rsidP="00B71F62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</w:tr>
      <w:tr w:rsidR="006D1CAA" w:rsidRPr="00A63A63" w:rsidTr="00EC199F">
        <w:tc>
          <w:tcPr>
            <w:tcW w:w="1951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D1CAA" w:rsidRPr="00A63A63" w:rsidRDefault="006D1CAA" w:rsidP="00B71F62"/>
        </w:tc>
        <w:tc>
          <w:tcPr>
            <w:tcW w:w="709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6D1CAA" w:rsidRPr="00814F71" w:rsidRDefault="006D1CAA" w:rsidP="00B71F62">
            <w:pPr>
              <w:jc w:val="center"/>
            </w:pPr>
            <w:r>
              <w:rPr>
                <w:sz w:val="22"/>
                <w:szCs w:val="22"/>
              </w:rPr>
              <w:t>59.</w:t>
            </w:r>
          </w:p>
        </w:tc>
        <w:tc>
          <w:tcPr>
            <w:tcW w:w="8080" w:type="dxa"/>
            <w:tcBorders>
              <w:left w:val="single" w:sz="12" w:space="0" w:color="auto"/>
              <w:right w:val="single" w:sz="12" w:space="0" w:color="auto"/>
            </w:tcBorders>
          </w:tcPr>
          <w:p w:rsidR="006D1CAA" w:rsidRPr="00A63A63" w:rsidRDefault="006D1CAA" w:rsidP="00B71F62">
            <w:r>
              <w:rPr>
                <w:sz w:val="22"/>
                <w:szCs w:val="22"/>
              </w:rPr>
              <w:t>Examination practice</w:t>
            </w:r>
          </w:p>
        </w:tc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:rsidR="006D1CAA" w:rsidRPr="00A63A63" w:rsidRDefault="006D1CAA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  <w:tc>
          <w:tcPr>
            <w:tcW w:w="567" w:type="dxa"/>
            <w:vAlign w:val="center"/>
          </w:tcPr>
          <w:p w:rsidR="006D1CAA" w:rsidRPr="00A63A63" w:rsidRDefault="006D1CAA" w:rsidP="00B71F62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:rsidR="006D1CAA" w:rsidRPr="00A63A63" w:rsidRDefault="006D1CAA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</w:tr>
      <w:tr w:rsidR="006D1CAA" w:rsidRPr="00A63A63" w:rsidTr="00EC199F">
        <w:tc>
          <w:tcPr>
            <w:tcW w:w="1951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D1CAA" w:rsidRPr="00A63A63" w:rsidRDefault="006D1CAA" w:rsidP="00B71F62"/>
        </w:tc>
        <w:tc>
          <w:tcPr>
            <w:tcW w:w="709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6D1CAA" w:rsidRPr="00814F71" w:rsidRDefault="006D1CAA" w:rsidP="00B71F62">
            <w:pPr>
              <w:jc w:val="center"/>
            </w:pPr>
            <w:r>
              <w:rPr>
                <w:sz w:val="22"/>
                <w:szCs w:val="22"/>
              </w:rPr>
              <w:t>60.</w:t>
            </w:r>
          </w:p>
        </w:tc>
        <w:tc>
          <w:tcPr>
            <w:tcW w:w="8080" w:type="dxa"/>
            <w:tcBorders>
              <w:left w:val="single" w:sz="12" w:space="0" w:color="auto"/>
              <w:right w:val="single" w:sz="12" w:space="0" w:color="auto"/>
            </w:tcBorders>
          </w:tcPr>
          <w:p w:rsidR="006D1CAA" w:rsidRPr="00A63A63" w:rsidRDefault="006D1CAA" w:rsidP="00F34959">
            <w:r>
              <w:rPr>
                <w:sz w:val="22"/>
                <w:szCs w:val="22"/>
              </w:rPr>
              <w:t>An informal letter based on prompts</w:t>
            </w:r>
          </w:p>
        </w:tc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:rsidR="006D1CAA" w:rsidRPr="00A63A63" w:rsidRDefault="006D1CAA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  <w:tc>
          <w:tcPr>
            <w:tcW w:w="567" w:type="dxa"/>
            <w:vAlign w:val="center"/>
          </w:tcPr>
          <w:p w:rsidR="006D1CAA" w:rsidRPr="00A63A63" w:rsidRDefault="006D1CAA" w:rsidP="00B71F62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:rsidR="006D1CAA" w:rsidRPr="00A63A63" w:rsidRDefault="006D1CAA" w:rsidP="00B71F62">
            <w:pPr>
              <w:jc w:val="center"/>
            </w:pPr>
            <w:r w:rsidRPr="00A63A63">
              <w:rPr>
                <w:sz w:val="22"/>
                <w:szCs w:val="22"/>
              </w:rPr>
              <w:t>/</w:t>
            </w:r>
          </w:p>
        </w:tc>
      </w:tr>
      <w:tr w:rsidR="006D1CAA" w:rsidRPr="00A63A63" w:rsidTr="00EC199F">
        <w:tc>
          <w:tcPr>
            <w:tcW w:w="1951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D1CAA" w:rsidRPr="00A63A63" w:rsidRDefault="006D1CAA" w:rsidP="00B71F62"/>
        </w:tc>
        <w:tc>
          <w:tcPr>
            <w:tcW w:w="709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6D1CAA" w:rsidRPr="00814F71" w:rsidRDefault="006D1CAA" w:rsidP="00B71F62">
            <w:pPr>
              <w:jc w:val="center"/>
            </w:pPr>
            <w:r>
              <w:rPr>
                <w:sz w:val="22"/>
                <w:szCs w:val="22"/>
              </w:rPr>
              <w:t>61.</w:t>
            </w:r>
          </w:p>
        </w:tc>
        <w:tc>
          <w:tcPr>
            <w:tcW w:w="8080" w:type="dxa"/>
            <w:tcBorders>
              <w:left w:val="single" w:sz="12" w:space="0" w:color="auto"/>
              <w:right w:val="single" w:sz="12" w:space="0" w:color="auto"/>
            </w:tcBorders>
          </w:tcPr>
          <w:p w:rsidR="006D1CAA" w:rsidRPr="00934589" w:rsidRDefault="006D1CAA" w:rsidP="00B71F62">
            <w:r>
              <w:rPr>
                <w:sz w:val="22"/>
                <w:szCs w:val="22"/>
              </w:rPr>
              <w:t>Test 3</w:t>
            </w:r>
          </w:p>
        </w:tc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:rsidR="006D1CAA" w:rsidRPr="00A63A63" w:rsidRDefault="006D1CAA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  <w:tc>
          <w:tcPr>
            <w:tcW w:w="567" w:type="dxa"/>
            <w:vAlign w:val="center"/>
          </w:tcPr>
          <w:p w:rsidR="006D1CAA" w:rsidRPr="00A63A63" w:rsidRDefault="006D1CAA" w:rsidP="00B71F62">
            <w:pPr>
              <w:jc w:val="center"/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:rsidR="006D1CAA" w:rsidRDefault="006D1CAA" w:rsidP="00B71F62">
            <w:pPr>
              <w:jc w:val="center"/>
            </w:pPr>
            <w:r>
              <w:rPr>
                <w:sz w:val="22"/>
                <w:szCs w:val="22"/>
              </w:rPr>
              <w:t>0,5</w:t>
            </w:r>
          </w:p>
        </w:tc>
      </w:tr>
      <w:tr w:rsidR="006D1CAA" w:rsidRPr="00A63A63" w:rsidTr="00EC199F">
        <w:tc>
          <w:tcPr>
            <w:tcW w:w="1951" w:type="dxa"/>
            <w:vMerge w:val="restart"/>
            <w:tcBorders>
              <w:left w:val="single" w:sz="12" w:space="0" w:color="auto"/>
              <w:right w:val="single" w:sz="12" w:space="0" w:color="auto"/>
            </w:tcBorders>
          </w:tcPr>
          <w:p w:rsidR="006D1CAA" w:rsidRDefault="006D1CAA" w:rsidP="00C1237A">
            <w:pPr>
              <w:jc w:val="center"/>
              <w:rPr>
                <w:b/>
              </w:rPr>
            </w:pPr>
          </w:p>
          <w:p w:rsidR="006D1CAA" w:rsidRDefault="006D1CAA" w:rsidP="00C1237A">
            <w:pPr>
              <w:jc w:val="center"/>
              <w:rPr>
                <w:b/>
              </w:rPr>
            </w:pPr>
          </w:p>
          <w:p w:rsidR="006D1CAA" w:rsidRPr="00A63A63" w:rsidRDefault="006D1CAA" w:rsidP="00C1237A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8</w:t>
            </w:r>
            <w:r w:rsidRPr="00A63A63">
              <w:rPr>
                <w:b/>
                <w:sz w:val="22"/>
                <w:szCs w:val="22"/>
              </w:rPr>
              <w:t>.</w:t>
            </w:r>
          </w:p>
          <w:p w:rsidR="006D1CAA" w:rsidRDefault="006D1CAA" w:rsidP="00C1237A">
            <w:pPr>
              <w:jc w:val="center"/>
              <w:rPr>
                <w:b/>
              </w:rPr>
            </w:pPr>
            <w:r w:rsidRPr="00A63A63">
              <w:rPr>
                <w:b/>
                <w:sz w:val="22"/>
                <w:szCs w:val="22"/>
              </w:rPr>
              <w:t xml:space="preserve">UNIT </w:t>
            </w:r>
            <w:r>
              <w:rPr>
                <w:b/>
                <w:sz w:val="22"/>
                <w:szCs w:val="22"/>
              </w:rPr>
              <w:t>7</w:t>
            </w:r>
          </w:p>
          <w:p w:rsidR="006D1CAA" w:rsidRPr="00A63A63" w:rsidRDefault="006D1CAA" w:rsidP="00DA4073">
            <w:pPr>
              <w:jc w:val="center"/>
            </w:pPr>
            <w:r>
              <w:rPr>
                <w:b/>
                <w:sz w:val="22"/>
                <w:szCs w:val="22"/>
              </w:rPr>
              <w:t>THE ARTS</w:t>
            </w:r>
          </w:p>
        </w:tc>
        <w:tc>
          <w:tcPr>
            <w:tcW w:w="709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6D1CAA" w:rsidRPr="00814F71" w:rsidRDefault="006D1CAA" w:rsidP="00B71F62">
            <w:pPr>
              <w:jc w:val="center"/>
            </w:pPr>
            <w:r>
              <w:rPr>
                <w:sz w:val="22"/>
                <w:szCs w:val="22"/>
              </w:rPr>
              <w:t>62.</w:t>
            </w:r>
          </w:p>
        </w:tc>
        <w:tc>
          <w:tcPr>
            <w:tcW w:w="8080" w:type="dxa"/>
            <w:tcBorders>
              <w:left w:val="single" w:sz="12" w:space="0" w:color="auto"/>
              <w:right w:val="single" w:sz="12" w:space="0" w:color="auto"/>
            </w:tcBorders>
          </w:tcPr>
          <w:p w:rsidR="006D1CAA" w:rsidRPr="00A63A63" w:rsidRDefault="006D1CAA" w:rsidP="00B71F62">
            <w:r>
              <w:rPr>
                <w:sz w:val="22"/>
                <w:szCs w:val="22"/>
              </w:rPr>
              <w:t>8 – Reading</w:t>
            </w:r>
          </w:p>
        </w:tc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:rsidR="006D1CAA" w:rsidRPr="00A63A63" w:rsidRDefault="006D1CAA" w:rsidP="00B71F62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6D1CAA" w:rsidRPr="00A63A63" w:rsidRDefault="006D1CAA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:rsidR="006D1CAA" w:rsidRPr="00A63A63" w:rsidRDefault="006D1CAA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</w:tr>
      <w:tr w:rsidR="006D1CAA" w:rsidRPr="00A63A63" w:rsidTr="00B63AA0">
        <w:tc>
          <w:tcPr>
            <w:tcW w:w="195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6D1CAA" w:rsidRPr="00803A28" w:rsidRDefault="006D1CAA" w:rsidP="00B71F62">
            <w:pPr>
              <w:rPr>
                <w:b/>
              </w:rPr>
            </w:pPr>
          </w:p>
        </w:tc>
        <w:tc>
          <w:tcPr>
            <w:tcW w:w="709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6D1CAA" w:rsidRPr="00A63A63" w:rsidRDefault="006D1CAA" w:rsidP="00B71F62">
            <w:pPr>
              <w:jc w:val="center"/>
            </w:pPr>
            <w:r>
              <w:rPr>
                <w:sz w:val="22"/>
                <w:szCs w:val="22"/>
              </w:rPr>
              <w:t>63</w:t>
            </w:r>
            <w:r w:rsidRPr="00A63A63">
              <w:rPr>
                <w:sz w:val="22"/>
                <w:szCs w:val="22"/>
              </w:rPr>
              <w:t>.</w:t>
            </w:r>
          </w:p>
        </w:tc>
        <w:tc>
          <w:tcPr>
            <w:tcW w:w="8080" w:type="dxa"/>
            <w:tcBorders>
              <w:left w:val="single" w:sz="12" w:space="0" w:color="auto"/>
              <w:right w:val="single" w:sz="12" w:space="0" w:color="auto"/>
            </w:tcBorders>
          </w:tcPr>
          <w:p w:rsidR="006D1CAA" w:rsidRDefault="006D1CAA" w:rsidP="00B71F62">
            <w:r>
              <w:rPr>
                <w:sz w:val="22"/>
                <w:szCs w:val="22"/>
              </w:rPr>
              <w:t xml:space="preserve">8 – Vocabulary and Grammar </w:t>
            </w:r>
          </w:p>
        </w:tc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:rsidR="006D1CAA" w:rsidRPr="00A63A63" w:rsidRDefault="006D1CAA" w:rsidP="00B71F62">
            <w:pPr>
              <w:jc w:val="center"/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567" w:type="dxa"/>
            <w:vAlign w:val="center"/>
          </w:tcPr>
          <w:p w:rsidR="006D1CAA" w:rsidRPr="00A63A63" w:rsidRDefault="006D1CAA" w:rsidP="00B71F62">
            <w:pPr>
              <w:jc w:val="center"/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:rsidR="006D1CAA" w:rsidRPr="00A63A63" w:rsidRDefault="006D1CAA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</w:tr>
      <w:tr w:rsidR="006D1CAA" w:rsidRPr="00A63A63" w:rsidTr="00EC199F">
        <w:tc>
          <w:tcPr>
            <w:tcW w:w="1951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D1CAA" w:rsidRPr="00A63A63" w:rsidRDefault="006D1CAA" w:rsidP="00B71F62"/>
        </w:tc>
        <w:tc>
          <w:tcPr>
            <w:tcW w:w="709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6D1CAA" w:rsidRPr="00A63A63" w:rsidRDefault="006D1CAA" w:rsidP="00B71F62">
            <w:pPr>
              <w:jc w:val="center"/>
            </w:pPr>
            <w:r>
              <w:rPr>
                <w:sz w:val="22"/>
                <w:szCs w:val="22"/>
              </w:rPr>
              <w:t>64</w:t>
            </w:r>
            <w:r w:rsidRPr="00A63A63">
              <w:rPr>
                <w:sz w:val="22"/>
                <w:szCs w:val="22"/>
              </w:rPr>
              <w:t>.</w:t>
            </w:r>
          </w:p>
        </w:tc>
        <w:tc>
          <w:tcPr>
            <w:tcW w:w="8080" w:type="dxa"/>
            <w:tcBorders>
              <w:left w:val="single" w:sz="12" w:space="0" w:color="auto"/>
              <w:right w:val="single" w:sz="12" w:space="0" w:color="auto"/>
            </w:tcBorders>
          </w:tcPr>
          <w:p w:rsidR="006D1CAA" w:rsidRPr="001E5D3A" w:rsidRDefault="006D1CAA" w:rsidP="00B71F62">
            <w:r>
              <w:rPr>
                <w:sz w:val="22"/>
                <w:szCs w:val="22"/>
              </w:rPr>
              <w:t>8 – Listening</w:t>
            </w:r>
          </w:p>
        </w:tc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:rsidR="006D1CAA" w:rsidRPr="00A63A63" w:rsidRDefault="006D1CAA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  <w:tc>
          <w:tcPr>
            <w:tcW w:w="567" w:type="dxa"/>
            <w:vAlign w:val="center"/>
          </w:tcPr>
          <w:p w:rsidR="006D1CAA" w:rsidRPr="00A63A63" w:rsidRDefault="006D1CAA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:rsidR="006D1CAA" w:rsidRPr="00A63A63" w:rsidRDefault="006D1CAA" w:rsidP="00B71F62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</w:tr>
      <w:tr w:rsidR="006D1CAA" w:rsidRPr="00A63A63" w:rsidTr="00EC199F">
        <w:tc>
          <w:tcPr>
            <w:tcW w:w="1951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D1CAA" w:rsidRPr="00A63A63" w:rsidRDefault="006D1CAA" w:rsidP="00B71F62"/>
        </w:tc>
        <w:tc>
          <w:tcPr>
            <w:tcW w:w="709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6D1CAA" w:rsidRPr="00A63A63" w:rsidRDefault="006D1CAA" w:rsidP="00B71F62">
            <w:pPr>
              <w:jc w:val="center"/>
            </w:pPr>
            <w:r>
              <w:rPr>
                <w:sz w:val="22"/>
                <w:szCs w:val="22"/>
              </w:rPr>
              <w:t>65</w:t>
            </w:r>
            <w:r w:rsidRPr="00A63A63">
              <w:rPr>
                <w:sz w:val="22"/>
                <w:szCs w:val="22"/>
              </w:rPr>
              <w:t>.</w:t>
            </w:r>
          </w:p>
        </w:tc>
        <w:tc>
          <w:tcPr>
            <w:tcW w:w="8080" w:type="dxa"/>
            <w:tcBorders>
              <w:left w:val="single" w:sz="12" w:space="0" w:color="auto"/>
              <w:right w:val="single" w:sz="12" w:space="0" w:color="auto"/>
            </w:tcBorders>
          </w:tcPr>
          <w:p w:rsidR="006D1CAA" w:rsidRPr="00A63A63" w:rsidRDefault="006D1CAA" w:rsidP="00B71F62">
            <w:r>
              <w:rPr>
                <w:sz w:val="22"/>
                <w:szCs w:val="22"/>
              </w:rPr>
              <w:t>8 – Vocabulary and Grammar</w:t>
            </w:r>
          </w:p>
        </w:tc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:rsidR="006D1CAA" w:rsidRPr="00A63A63" w:rsidRDefault="006D1CAA" w:rsidP="00B71F62">
            <w:pPr>
              <w:jc w:val="center"/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567" w:type="dxa"/>
            <w:vAlign w:val="center"/>
          </w:tcPr>
          <w:p w:rsidR="006D1CAA" w:rsidRPr="00A63A63" w:rsidRDefault="006D1CAA" w:rsidP="00B71F62">
            <w:pPr>
              <w:jc w:val="center"/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:rsidR="006D1CAA" w:rsidRPr="00A63A63" w:rsidRDefault="006D1CAA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</w:tr>
      <w:tr w:rsidR="006D1CAA" w:rsidRPr="00A63A63" w:rsidTr="00EC199F">
        <w:tc>
          <w:tcPr>
            <w:tcW w:w="1951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D1CAA" w:rsidRPr="00A63A63" w:rsidRDefault="006D1CAA" w:rsidP="00B71F62"/>
        </w:tc>
        <w:tc>
          <w:tcPr>
            <w:tcW w:w="709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6D1CAA" w:rsidRPr="00A63A63" w:rsidRDefault="006D1CAA" w:rsidP="00B71F62">
            <w:pPr>
              <w:jc w:val="center"/>
            </w:pPr>
            <w:r>
              <w:rPr>
                <w:sz w:val="22"/>
                <w:szCs w:val="22"/>
              </w:rPr>
              <w:t>66</w:t>
            </w:r>
            <w:r w:rsidRPr="00A63A63">
              <w:rPr>
                <w:sz w:val="22"/>
                <w:szCs w:val="22"/>
              </w:rPr>
              <w:t>.</w:t>
            </w:r>
          </w:p>
        </w:tc>
        <w:tc>
          <w:tcPr>
            <w:tcW w:w="8080" w:type="dxa"/>
            <w:tcBorders>
              <w:left w:val="single" w:sz="12" w:space="0" w:color="auto"/>
              <w:right w:val="single" w:sz="12" w:space="0" w:color="auto"/>
            </w:tcBorders>
          </w:tcPr>
          <w:p w:rsidR="006D1CAA" w:rsidRPr="000B4C68" w:rsidRDefault="006D1CAA" w:rsidP="00B71F62">
            <w:pPr>
              <w:rPr>
                <w:lang w:val="en-US"/>
              </w:rPr>
            </w:pPr>
            <w:r>
              <w:rPr>
                <w:sz w:val="22"/>
                <w:szCs w:val="22"/>
              </w:rPr>
              <w:t>8 – Speaking</w:t>
            </w:r>
          </w:p>
        </w:tc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:rsidR="006D1CAA" w:rsidRPr="00A63A63" w:rsidRDefault="006D1CAA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  <w:tc>
          <w:tcPr>
            <w:tcW w:w="567" w:type="dxa"/>
            <w:vAlign w:val="center"/>
          </w:tcPr>
          <w:p w:rsidR="006D1CAA" w:rsidRPr="00A63A63" w:rsidRDefault="006D1CAA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:rsidR="006D1CAA" w:rsidRPr="00A63A63" w:rsidRDefault="006D1CAA" w:rsidP="00B71F62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</w:tr>
      <w:tr w:rsidR="006D1CAA" w:rsidRPr="00A63A63" w:rsidTr="00EC199F">
        <w:tc>
          <w:tcPr>
            <w:tcW w:w="1951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D1CAA" w:rsidRPr="00A63A63" w:rsidRDefault="006D1CAA" w:rsidP="00B71F62"/>
        </w:tc>
        <w:tc>
          <w:tcPr>
            <w:tcW w:w="709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6D1CAA" w:rsidRPr="00A63A63" w:rsidRDefault="006D1CAA" w:rsidP="00B71F62">
            <w:pPr>
              <w:jc w:val="center"/>
            </w:pPr>
            <w:r>
              <w:rPr>
                <w:sz w:val="22"/>
                <w:szCs w:val="22"/>
              </w:rPr>
              <w:t>67</w:t>
            </w:r>
            <w:r w:rsidRPr="00A63A63">
              <w:rPr>
                <w:sz w:val="22"/>
                <w:szCs w:val="22"/>
              </w:rPr>
              <w:t>.</w:t>
            </w:r>
          </w:p>
        </w:tc>
        <w:tc>
          <w:tcPr>
            <w:tcW w:w="8080" w:type="dxa"/>
            <w:tcBorders>
              <w:left w:val="single" w:sz="12" w:space="0" w:color="auto"/>
              <w:right w:val="single" w:sz="12" w:space="0" w:color="auto"/>
            </w:tcBorders>
          </w:tcPr>
          <w:p w:rsidR="006D1CAA" w:rsidRPr="00A63A63" w:rsidRDefault="006D1CAA" w:rsidP="00B71F62">
            <w:r>
              <w:rPr>
                <w:sz w:val="22"/>
                <w:szCs w:val="22"/>
              </w:rPr>
              <w:t>Examination practice</w:t>
            </w:r>
          </w:p>
        </w:tc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:rsidR="006D1CAA" w:rsidRPr="00A63A63" w:rsidRDefault="006D1CAA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  <w:tc>
          <w:tcPr>
            <w:tcW w:w="567" w:type="dxa"/>
            <w:vAlign w:val="center"/>
          </w:tcPr>
          <w:p w:rsidR="006D1CAA" w:rsidRPr="00A63A63" w:rsidRDefault="006D1CAA" w:rsidP="00B71F62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:rsidR="006D1CAA" w:rsidRPr="00A63A63" w:rsidRDefault="006D1CAA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</w:tr>
      <w:tr w:rsidR="006D1CAA" w:rsidRPr="00A63A63" w:rsidTr="00EC199F">
        <w:tc>
          <w:tcPr>
            <w:tcW w:w="1951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D1CAA" w:rsidRPr="00A63A63" w:rsidRDefault="006D1CAA" w:rsidP="00B71F62"/>
        </w:tc>
        <w:tc>
          <w:tcPr>
            <w:tcW w:w="709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6D1CAA" w:rsidRPr="00A63A63" w:rsidRDefault="006D1CAA" w:rsidP="00B71F62">
            <w:pPr>
              <w:jc w:val="center"/>
            </w:pPr>
            <w:r>
              <w:rPr>
                <w:sz w:val="22"/>
                <w:szCs w:val="22"/>
              </w:rPr>
              <w:t>68</w:t>
            </w:r>
            <w:r w:rsidRPr="00A63A63">
              <w:rPr>
                <w:sz w:val="22"/>
                <w:szCs w:val="22"/>
              </w:rPr>
              <w:t>.</w:t>
            </w:r>
          </w:p>
        </w:tc>
        <w:tc>
          <w:tcPr>
            <w:tcW w:w="8080" w:type="dxa"/>
            <w:tcBorders>
              <w:left w:val="single" w:sz="12" w:space="0" w:color="auto"/>
              <w:right w:val="single" w:sz="12" w:space="0" w:color="auto"/>
            </w:tcBorders>
          </w:tcPr>
          <w:p w:rsidR="006D1CAA" w:rsidRPr="00A63A63" w:rsidRDefault="006D1CAA" w:rsidP="00F34959">
            <w:r>
              <w:rPr>
                <w:sz w:val="22"/>
                <w:szCs w:val="22"/>
              </w:rPr>
              <w:t xml:space="preserve">A Review  </w:t>
            </w:r>
          </w:p>
        </w:tc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:rsidR="006D1CAA" w:rsidRPr="00A63A63" w:rsidRDefault="006D1CAA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  <w:tc>
          <w:tcPr>
            <w:tcW w:w="567" w:type="dxa"/>
            <w:vAlign w:val="center"/>
          </w:tcPr>
          <w:p w:rsidR="006D1CAA" w:rsidRPr="00A63A63" w:rsidRDefault="006D1CAA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:rsidR="006D1CAA" w:rsidRPr="00A63A63" w:rsidRDefault="006D1CAA" w:rsidP="00B71F62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</w:tr>
      <w:tr w:rsidR="006D1CAA" w:rsidRPr="00A63A63" w:rsidTr="00EC199F">
        <w:tc>
          <w:tcPr>
            <w:tcW w:w="1951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D1CAA" w:rsidRPr="00A63A63" w:rsidRDefault="006D1CAA" w:rsidP="00B71F62"/>
        </w:tc>
        <w:tc>
          <w:tcPr>
            <w:tcW w:w="709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6D1CAA" w:rsidRPr="00817852" w:rsidRDefault="006D1CAA" w:rsidP="00B71F62">
            <w:pPr>
              <w:jc w:val="center"/>
              <w:rPr>
                <w:lang w:val="sr-Cyrl-CS"/>
              </w:rPr>
            </w:pPr>
            <w:r>
              <w:rPr>
                <w:sz w:val="22"/>
                <w:szCs w:val="22"/>
              </w:rPr>
              <w:t>69</w:t>
            </w:r>
            <w:r>
              <w:rPr>
                <w:sz w:val="22"/>
                <w:szCs w:val="22"/>
                <w:lang w:val="sr-Cyrl-CS"/>
              </w:rPr>
              <w:t>.</w:t>
            </w:r>
          </w:p>
        </w:tc>
        <w:tc>
          <w:tcPr>
            <w:tcW w:w="8080" w:type="dxa"/>
            <w:tcBorders>
              <w:left w:val="single" w:sz="12" w:space="0" w:color="auto"/>
              <w:right w:val="single" w:sz="12" w:space="0" w:color="auto"/>
            </w:tcBorders>
          </w:tcPr>
          <w:p w:rsidR="006D1CAA" w:rsidRPr="00A63A63" w:rsidRDefault="006D1CAA" w:rsidP="00B71F62">
            <w:r>
              <w:rPr>
                <w:sz w:val="22"/>
                <w:szCs w:val="22"/>
              </w:rPr>
              <w:t>Round up 4</w:t>
            </w:r>
          </w:p>
        </w:tc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:rsidR="006D1CAA" w:rsidRPr="00A63A63" w:rsidRDefault="006D1CAA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  <w:tc>
          <w:tcPr>
            <w:tcW w:w="567" w:type="dxa"/>
            <w:vAlign w:val="center"/>
          </w:tcPr>
          <w:p w:rsidR="006D1CAA" w:rsidRPr="00A63A63" w:rsidRDefault="006D1CAA" w:rsidP="00B71F62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:rsidR="006D1CAA" w:rsidRPr="00A63A63" w:rsidRDefault="006D1CAA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</w:tr>
      <w:tr w:rsidR="006D1CAA" w:rsidRPr="00A63A63" w:rsidTr="00EC199F">
        <w:tc>
          <w:tcPr>
            <w:tcW w:w="1951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D1CAA" w:rsidRPr="00A63A63" w:rsidRDefault="006D1CAA" w:rsidP="00B71F62"/>
        </w:tc>
        <w:tc>
          <w:tcPr>
            <w:tcW w:w="709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6D1CAA" w:rsidRPr="007B30E6" w:rsidRDefault="006D1CAA" w:rsidP="00B71F62">
            <w:pPr>
              <w:jc w:val="center"/>
            </w:pPr>
            <w:r>
              <w:rPr>
                <w:sz w:val="22"/>
                <w:szCs w:val="22"/>
              </w:rPr>
              <w:t>70.</w:t>
            </w:r>
          </w:p>
        </w:tc>
        <w:tc>
          <w:tcPr>
            <w:tcW w:w="8080" w:type="dxa"/>
            <w:tcBorders>
              <w:left w:val="single" w:sz="12" w:space="0" w:color="auto"/>
              <w:right w:val="single" w:sz="12" w:space="0" w:color="auto"/>
            </w:tcBorders>
          </w:tcPr>
          <w:p w:rsidR="006D1CAA" w:rsidRPr="00EC199F" w:rsidRDefault="006D1CAA" w:rsidP="00B71F62">
            <w:pPr>
              <w:rPr>
                <w:lang w:val="en-US"/>
              </w:rPr>
            </w:pPr>
            <w:r>
              <w:rPr>
                <w:sz w:val="22"/>
                <w:szCs w:val="22"/>
              </w:rPr>
              <w:t>End of term activities</w:t>
            </w:r>
          </w:p>
        </w:tc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:rsidR="006D1CAA" w:rsidRDefault="006D1CAA" w:rsidP="00B71F62">
            <w:pPr>
              <w:jc w:val="center"/>
            </w:pPr>
            <w:r>
              <w:rPr>
                <w:sz w:val="22"/>
                <w:szCs w:val="22"/>
              </w:rPr>
              <w:t>/</w:t>
            </w:r>
          </w:p>
        </w:tc>
        <w:tc>
          <w:tcPr>
            <w:tcW w:w="567" w:type="dxa"/>
            <w:vAlign w:val="center"/>
          </w:tcPr>
          <w:p w:rsidR="006D1CAA" w:rsidRDefault="006D1CAA" w:rsidP="00B71F62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:rsidR="006D1CAA" w:rsidRDefault="006D1CAA" w:rsidP="00B71F62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</w:tr>
    </w:tbl>
    <w:p w:rsidR="006D1CAA" w:rsidRPr="00C1237A" w:rsidRDefault="006D1CAA">
      <w:bookmarkStart w:id="0" w:name="_GoBack"/>
      <w:bookmarkEnd w:id="0"/>
    </w:p>
    <w:sectPr w:rsidR="006D1CAA" w:rsidRPr="00C1237A" w:rsidSect="00C1237A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051C5"/>
    <w:multiLevelType w:val="hybridMultilevel"/>
    <w:tmpl w:val="4E1E606A"/>
    <w:lvl w:ilvl="0" w:tplc="D8CCC6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1237A"/>
    <w:rsid w:val="000B4C68"/>
    <w:rsid w:val="00120D8A"/>
    <w:rsid w:val="0017772F"/>
    <w:rsid w:val="001D41FF"/>
    <w:rsid w:val="001E5D3A"/>
    <w:rsid w:val="002B4EE6"/>
    <w:rsid w:val="0039680D"/>
    <w:rsid w:val="004A6C76"/>
    <w:rsid w:val="006D1CAA"/>
    <w:rsid w:val="007B30E6"/>
    <w:rsid w:val="00803A28"/>
    <w:rsid w:val="00814F71"/>
    <w:rsid w:val="008173D5"/>
    <w:rsid w:val="00817852"/>
    <w:rsid w:val="008437C9"/>
    <w:rsid w:val="008569E3"/>
    <w:rsid w:val="00892CCB"/>
    <w:rsid w:val="008970BE"/>
    <w:rsid w:val="00934589"/>
    <w:rsid w:val="00A63A63"/>
    <w:rsid w:val="00B63AA0"/>
    <w:rsid w:val="00B71F62"/>
    <w:rsid w:val="00C1237A"/>
    <w:rsid w:val="00DA4073"/>
    <w:rsid w:val="00DD5C58"/>
    <w:rsid w:val="00E17F87"/>
    <w:rsid w:val="00E30198"/>
    <w:rsid w:val="00EC199F"/>
    <w:rsid w:val="00F14459"/>
    <w:rsid w:val="00F349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sr-Latn-C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sr-Latn-CS" w:eastAsia="sr-Latn-C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 Lis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237A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C1237A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rsid w:val="00C1237A"/>
    <w:pPr>
      <w:tabs>
        <w:tab w:val="center" w:pos="4535"/>
        <w:tab w:val="right" w:pos="9071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C1237A"/>
    <w:rPr>
      <w:rFonts w:ascii="Times New Roman" w:hAnsi="Times New Roman" w:cs="Times New Roman"/>
      <w:sz w:val="24"/>
      <w:szCs w:val="24"/>
      <w:lang w:val="sr-Latn-CS" w:eastAsia="sr-Latn-CS"/>
    </w:rPr>
  </w:style>
  <w:style w:type="character" w:styleId="PageNumber">
    <w:name w:val="page number"/>
    <w:basedOn w:val="DefaultParagraphFont"/>
    <w:uiPriority w:val="99"/>
    <w:rsid w:val="00C1237A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3</Pages>
  <Words>399</Words>
  <Characters>2278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ЕНГЛЕСКИ ЈЕЗИК     РАЗРЕД: 4</dc:title>
  <dc:subject/>
  <dc:creator>Ivana</dc:creator>
  <cp:keywords/>
  <dc:description/>
  <cp:lastModifiedBy>vesna.milosevic</cp:lastModifiedBy>
  <cp:revision>2</cp:revision>
  <dcterms:created xsi:type="dcterms:W3CDTF">2014-01-14T07:55:00Z</dcterms:created>
  <dcterms:modified xsi:type="dcterms:W3CDTF">2014-01-14T07:55:00Z</dcterms:modified>
</cp:coreProperties>
</file>